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E1ECD" w14:textId="3AC1B78B" w:rsidR="00761264" w:rsidRPr="00B64CB1" w:rsidRDefault="00761264" w:rsidP="00BF319F">
      <w:pPr>
        <w:pStyle w:val="ServiceInfoHeader"/>
        <w:jc w:val="left"/>
        <w:rPr>
          <w:sz w:val="22"/>
          <w:szCs w:val="22"/>
        </w:rPr>
      </w:pPr>
      <w:bookmarkStart w:id="0" w:name="AE_MOe"/>
      <w:bookmarkEnd w:id="0"/>
      <w:r w:rsidRPr="00B64CB1">
        <w:rPr>
          <w:noProof/>
        </w:rPr>
        <w:drawing>
          <wp:anchor distT="0" distB="0" distL="114300" distR="114300" simplePos="0" relativeHeight="251659264" behindDoc="0" locked="0" layoutInCell="1" allowOverlap="1" wp14:anchorId="5068A38D" wp14:editId="7AC615A2">
            <wp:simplePos x="0" y="0"/>
            <wp:positionH relativeFrom="column">
              <wp:posOffset>-419100</wp:posOffset>
            </wp:positionH>
            <wp:positionV relativeFrom="paragraph">
              <wp:posOffset>0</wp:posOffset>
            </wp:positionV>
            <wp:extent cx="1757160" cy="1397160"/>
            <wp:effectExtent l="0" t="0" r="0" b="0"/>
            <wp:wrapTopAndBottom/>
            <wp:docPr id="1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57160" cy="1397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3307F0E" w14:textId="712733AA" w:rsidR="00761264" w:rsidRPr="00B64CB1" w:rsidRDefault="00761264" w:rsidP="00694CF3">
      <w:pPr>
        <w:pStyle w:val="ServiceInfoHeader"/>
        <w:jc w:val="center"/>
        <w:rPr>
          <w:sz w:val="22"/>
          <w:szCs w:val="22"/>
        </w:rPr>
      </w:pPr>
      <w:r w:rsidRPr="00B64CB1">
        <w:rPr>
          <w:sz w:val="22"/>
          <w:szCs w:val="22"/>
        </w:rPr>
        <w:t>Direction régionale et interdépartementale de l</w:t>
      </w:r>
      <w:r w:rsidR="007609B2" w:rsidRPr="00B64CB1">
        <w:rPr>
          <w:sz w:val="22"/>
          <w:szCs w:val="22"/>
        </w:rPr>
        <w:t>’</w:t>
      </w:r>
      <w:r w:rsidRPr="00B64CB1">
        <w:rPr>
          <w:sz w:val="22"/>
          <w:szCs w:val="22"/>
        </w:rPr>
        <w:t>environnement, de l</w:t>
      </w:r>
      <w:r w:rsidR="007609B2" w:rsidRPr="00B64CB1">
        <w:rPr>
          <w:sz w:val="22"/>
          <w:szCs w:val="22"/>
        </w:rPr>
        <w:t>’</w:t>
      </w:r>
      <w:r w:rsidRPr="00B64CB1">
        <w:rPr>
          <w:sz w:val="22"/>
          <w:szCs w:val="22"/>
        </w:rPr>
        <w:t>aménagement et des transports d</w:t>
      </w:r>
      <w:r w:rsidR="007609B2" w:rsidRPr="00B64CB1">
        <w:rPr>
          <w:sz w:val="22"/>
          <w:szCs w:val="22"/>
        </w:rPr>
        <w:t>’</w:t>
      </w:r>
      <w:r w:rsidRPr="00B64CB1">
        <w:rPr>
          <w:sz w:val="22"/>
          <w:szCs w:val="22"/>
        </w:rPr>
        <w:t>Île-de-France</w:t>
      </w:r>
    </w:p>
    <w:p w14:paraId="66871B18" w14:textId="77777777" w:rsidR="00761264" w:rsidRPr="00B64CB1" w:rsidRDefault="00761264" w:rsidP="00761264">
      <w:pPr>
        <w:pStyle w:val="ServiceInfoHeader"/>
        <w:tabs>
          <w:tab w:val="right" w:pos="9076"/>
        </w:tabs>
        <w:spacing w:before="113"/>
        <w:ind w:left="50"/>
        <w:rPr>
          <w:sz w:val="22"/>
          <w:szCs w:val="22"/>
        </w:rPr>
      </w:pPr>
      <w:r w:rsidRPr="00B64CB1">
        <w:rPr>
          <w:sz w:val="22"/>
          <w:szCs w:val="22"/>
        </w:rPr>
        <w:tab/>
      </w:r>
    </w:p>
    <w:p w14:paraId="5BB31A71" w14:textId="77777777" w:rsidR="00694CF3" w:rsidRPr="00A27582" w:rsidRDefault="00694CF3" w:rsidP="00694CF3">
      <w:pPr>
        <w:pStyle w:val="Standard"/>
        <w:jc w:val="center"/>
        <w:rPr>
          <w:b/>
          <w:bCs/>
          <w:color w:val="000000" w:themeColor="text1"/>
          <w:sz w:val="22"/>
          <w:szCs w:val="22"/>
        </w:rPr>
      </w:pPr>
      <w:r w:rsidRPr="00A27582">
        <w:rPr>
          <w:b/>
          <w:bCs/>
          <w:color w:val="000000" w:themeColor="text1"/>
          <w:sz w:val="22"/>
          <w:szCs w:val="22"/>
        </w:rPr>
        <w:t xml:space="preserve">Marché public de </w:t>
      </w:r>
      <w:r w:rsidRPr="00A27582">
        <w:rPr>
          <w:b/>
          <w:bCs/>
          <w:i/>
          <w:iCs/>
          <w:color w:val="000000" w:themeColor="text1"/>
          <w:sz w:val="22"/>
          <w:szCs w:val="22"/>
        </w:rPr>
        <w:t xml:space="preserve">travaux </w:t>
      </w:r>
      <w:r w:rsidRPr="00A27582">
        <w:rPr>
          <w:b/>
          <w:bCs/>
          <w:color w:val="000000" w:themeColor="text1"/>
          <w:sz w:val="22"/>
          <w:szCs w:val="22"/>
        </w:rPr>
        <w:t>passé au terme d’une procédure adaptée définie aux articles L.2123-1 et R.2123-1 à R.2123-7 du Code de la commande publique</w:t>
      </w:r>
    </w:p>
    <w:p w14:paraId="5C90F88B" w14:textId="77777777" w:rsidR="00542ECB" w:rsidRPr="00B64CB1" w:rsidRDefault="00542ECB" w:rsidP="00B919C6">
      <w:pPr>
        <w:pStyle w:val="Cadrerelief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0" w:right="-2"/>
        <w:jc w:val="center"/>
        <w:rPr>
          <w:b/>
          <w:color w:val="008080"/>
          <w:sz w:val="28"/>
          <w:szCs w:val="28"/>
        </w:rPr>
      </w:pPr>
    </w:p>
    <w:p w14:paraId="71DA6F38" w14:textId="0AC34485" w:rsidR="00761264" w:rsidRPr="00B64CB1" w:rsidRDefault="00761264" w:rsidP="00B919C6">
      <w:pPr>
        <w:pStyle w:val="Cadrerelief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0" w:right="-2"/>
        <w:jc w:val="center"/>
        <w:rPr>
          <w:b/>
          <w:color w:val="008080"/>
          <w:sz w:val="28"/>
          <w:szCs w:val="28"/>
        </w:rPr>
      </w:pPr>
      <w:r w:rsidRPr="00B64CB1">
        <w:rPr>
          <w:b/>
          <w:color w:val="008080"/>
          <w:sz w:val="28"/>
          <w:szCs w:val="28"/>
        </w:rPr>
        <w:t>ACTE D</w:t>
      </w:r>
      <w:r w:rsidR="007609B2" w:rsidRPr="00B64CB1">
        <w:rPr>
          <w:b/>
          <w:color w:val="008080"/>
          <w:sz w:val="28"/>
          <w:szCs w:val="28"/>
        </w:rPr>
        <w:t>’</w:t>
      </w:r>
      <w:r w:rsidRPr="00B64CB1">
        <w:rPr>
          <w:b/>
          <w:color w:val="008080"/>
          <w:sz w:val="28"/>
          <w:szCs w:val="28"/>
        </w:rPr>
        <w:t>ENGAGEMENT</w:t>
      </w:r>
      <w:r w:rsidR="00AE071C" w:rsidRPr="00B64CB1">
        <w:rPr>
          <w:b/>
          <w:color w:val="008080"/>
          <w:sz w:val="28"/>
          <w:szCs w:val="28"/>
        </w:rPr>
        <w:t xml:space="preserve"> </w:t>
      </w:r>
    </w:p>
    <w:p w14:paraId="63E99CA5" w14:textId="77777777" w:rsidR="00761264" w:rsidRPr="00B64CB1" w:rsidRDefault="00761264" w:rsidP="00761264">
      <w:pPr>
        <w:pStyle w:val="Standard"/>
        <w:rPr>
          <w:sz w:val="22"/>
          <w:szCs w:val="22"/>
        </w:rPr>
      </w:pPr>
    </w:p>
    <w:tbl>
      <w:tblPr>
        <w:tblW w:w="935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5"/>
      </w:tblGrid>
      <w:tr w:rsidR="00761264" w:rsidRPr="00B64CB1" w14:paraId="5D8D870C" w14:textId="77777777" w:rsidTr="00B919C6">
        <w:trPr>
          <w:jc w:val="center"/>
        </w:trPr>
        <w:tc>
          <w:tcPr>
            <w:tcW w:w="9355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142B55F6" w14:textId="77777777" w:rsidR="00761264" w:rsidRPr="00B64CB1" w:rsidRDefault="00761264" w:rsidP="00A46C3E">
            <w:pPr>
              <w:pStyle w:val="Standard"/>
              <w:jc w:val="center"/>
              <w:rPr>
                <w:b/>
                <w:bCs/>
                <w:sz w:val="22"/>
                <w:szCs w:val="22"/>
              </w:rPr>
            </w:pPr>
            <w:r w:rsidRPr="00B64CB1">
              <w:rPr>
                <w:b/>
                <w:bCs/>
                <w:sz w:val="22"/>
                <w:szCs w:val="22"/>
              </w:rPr>
              <w:t>Acheteur</w:t>
            </w:r>
          </w:p>
        </w:tc>
      </w:tr>
      <w:tr w:rsidR="00761264" w:rsidRPr="00B64CB1" w14:paraId="4545DE34" w14:textId="77777777" w:rsidTr="00B919C6">
        <w:trPr>
          <w:jc w:val="center"/>
        </w:trPr>
        <w:tc>
          <w:tcPr>
            <w:tcW w:w="9355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6EE7686" w14:textId="2FA89D72" w:rsidR="00B60E1A" w:rsidRPr="00B64CB1" w:rsidRDefault="00761264" w:rsidP="00B60E1A">
            <w:pPr>
              <w:pStyle w:val="Default"/>
              <w:jc w:val="center"/>
              <w:rPr>
                <w:rFonts w:ascii="Marianne" w:eastAsia="ArialMT" w:hAnsi="Marianne" w:cs="ArialMT"/>
                <w:color w:val="0563C1" w:themeColor="hyperlink"/>
                <w:sz w:val="22"/>
                <w:szCs w:val="22"/>
                <w:u w:val="single"/>
              </w:rPr>
            </w:pPr>
            <w:bookmarkStart w:id="1" w:name="R0_p2_a"/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D</w:t>
            </w:r>
            <w:bookmarkEnd w:id="1"/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irection régionale et interdépartementale de l</w:t>
            </w:r>
            <w:r w:rsidR="007609B2" w:rsidRPr="00B64CB1">
              <w:rPr>
                <w:rFonts w:ascii="Marianne" w:hAnsi="Marianne"/>
                <w:color w:val="auto"/>
                <w:sz w:val="22"/>
                <w:szCs w:val="22"/>
              </w:rPr>
              <w:t>’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environnement, de l</w:t>
            </w:r>
            <w:r w:rsidR="007609B2" w:rsidRPr="00B64CB1">
              <w:rPr>
                <w:rFonts w:ascii="Marianne" w:hAnsi="Marianne"/>
                <w:color w:val="auto"/>
                <w:sz w:val="22"/>
                <w:szCs w:val="22"/>
              </w:rPr>
              <w:t>’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aménagement et des transports d</w:t>
            </w:r>
            <w:r w:rsidR="007609B2" w:rsidRPr="00B64CB1">
              <w:rPr>
                <w:rFonts w:ascii="Marianne" w:hAnsi="Marianne"/>
                <w:color w:val="auto"/>
                <w:sz w:val="22"/>
                <w:szCs w:val="22"/>
              </w:rPr>
              <w:t>’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Île-de-France (DRIEAT</w:t>
            </w:r>
            <w:r w:rsidR="001269EC" w:rsidRPr="00B64CB1">
              <w:rPr>
                <w:rFonts w:ascii="Marianne" w:hAnsi="Marianne"/>
                <w:color w:val="auto"/>
                <w:sz w:val="22"/>
                <w:szCs w:val="22"/>
              </w:rPr>
              <w:t>-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IF)</w:t>
            </w:r>
            <w:r w:rsidRPr="00B64CB1">
              <w:rPr>
                <w:rFonts w:ascii="Marianne" w:hAnsi="Marianne"/>
                <w:sz w:val="22"/>
                <w:szCs w:val="22"/>
              </w:rPr>
              <w:t>, r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eprésentée par Madame la Directrice régionale et interdépartementale de l</w:t>
            </w:r>
            <w:r w:rsidR="007609B2" w:rsidRPr="00B64CB1">
              <w:rPr>
                <w:rFonts w:ascii="Marianne" w:hAnsi="Marianne"/>
                <w:color w:val="auto"/>
                <w:sz w:val="22"/>
                <w:szCs w:val="22"/>
              </w:rPr>
              <w:t>’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environnement, de l</w:t>
            </w:r>
            <w:r w:rsidR="007609B2" w:rsidRPr="00B64CB1">
              <w:rPr>
                <w:rFonts w:ascii="Marianne" w:hAnsi="Marianne"/>
                <w:color w:val="auto"/>
                <w:sz w:val="22"/>
                <w:szCs w:val="22"/>
              </w:rPr>
              <w:t>’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aménagement et des transports en vertu de l</w:t>
            </w:r>
            <w:r w:rsidR="007609B2" w:rsidRPr="00B64CB1">
              <w:rPr>
                <w:rFonts w:ascii="Marianne" w:hAnsi="Marianne"/>
                <w:color w:val="auto"/>
                <w:sz w:val="22"/>
                <w:szCs w:val="22"/>
              </w:rPr>
              <w:t>’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 xml:space="preserve">arrêté de délégation de Monsieur le </w:t>
            </w:r>
            <w:r w:rsidRPr="00B64CB1">
              <w:rPr>
                <w:rFonts w:ascii="Marianne" w:hAnsi="Marianne"/>
                <w:sz w:val="22"/>
                <w:szCs w:val="22"/>
              </w:rPr>
              <w:t>P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 xml:space="preserve">réfet de la région Île-de-France </w:t>
            </w:r>
            <w:hyperlink r:id="rId9" w:history="1">
              <w:r w:rsidRPr="00B64CB1">
                <w:rPr>
                  <w:rStyle w:val="Lienhypertexte"/>
                  <w:rFonts w:ascii="Marianne" w:eastAsia="ArialMT" w:hAnsi="Marianne" w:cs="ArialMT"/>
                  <w:sz w:val="22"/>
                  <w:szCs w:val="22"/>
                </w:rPr>
                <w:t>n</w:t>
              </w:r>
              <w:r w:rsidRPr="00B64CB1">
                <w:rPr>
                  <w:rStyle w:val="Lienhypertexte"/>
                  <w:rFonts w:ascii="Marianne" w:eastAsia="ArialMT" w:hAnsi="Marianne" w:cs="ArialMT"/>
                  <w:sz w:val="22"/>
                  <w:szCs w:val="22"/>
                  <w:vertAlign w:val="superscript"/>
                </w:rPr>
                <w:t>o</w:t>
              </w:r>
              <w:r w:rsidRPr="00B64CB1">
                <w:rPr>
                  <w:rStyle w:val="Lienhypertexte"/>
                  <w:rFonts w:ascii="Marianne" w:eastAsia="ArialMT" w:hAnsi="Marianne" w:cs="ArialMT"/>
                  <w:sz w:val="22"/>
                  <w:szCs w:val="22"/>
                </w:rPr>
                <w:t xml:space="preserve"> IDF-2023-04-19-00003 du 19 avril 2023</w:t>
              </w:r>
            </w:hyperlink>
          </w:p>
        </w:tc>
      </w:tr>
      <w:tr w:rsidR="00B60E1A" w:rsidRPr="00B64CB1" w14:paraId="06352A5C" w14:textId="77777777" w:rsidTr="00B919C6">
        <w:trPr>
          <w:jc w:val="center"/>
        </w:trPr>
        <w:tc>
          <w:tcPr>
            <w:tcW w:w="9355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2EA2DBC9" w14:textId="77777777" w:rsidR="0058211E" w:rsidRPr="00B64CB1" w:rsidRDefault="0058211E" w:rsidP="00B60E1A">
            <w:pPr>
              <w:pStyle w:val="Default"/>
              <w:jc w:val="center"/>
              <w:rPr>
                <w:rStyle w:val="lev"/>
                <w:rFonts w:ascii="Marianne" w:hAnsi="Marianne"/>
              </w:rPr>
            </w:pPr>
          </w:p>
          <w:p w14:paraId="6C8D5CFC" w14:textId="360D131C" w:rsidR="00B60E1A" w:rsidRPr="00B64CB1" w:rsidRDefault="00B60E1A" w:rsidP="00B60E1A">
            <w:pPr>
              <w:pStyle w:val="Default"/>
              <w:jc w:val="center"/>
              <w:rPr>
                <w:rStyle w:val="lev"/>
                <w:rFonts w:ascii="Marianne" w:hAnsi="Marianne"/>
              </w:rPr>
            </w:pPr>
            <w:r w:rsidRPr="00B64CB1">
              <w:rPr>
                <w:rStyle w:val="lev"/>
                <w:rFonts w:ascii="Marianne" w:hAnsi="Marianne"/>
              </w:rPr>
              <w:t>Objet de la consultation</w:t>
            </w:r>
          </w:p>
        </w:tc>
      </w:tr>
      <w:tr w:rsidR="00B60E1A" w:rsidRPr="00B64CB1" w14:paraId="564CE25E" w14:textId="77777777" w:rsidTr="0058211E">
        <w:trPr>
          <w:trHeight w:val="24"/>
          <w:jc w:val="center"/>
        </w:trPr>
        <w:tc>
          <w:tcPr>
            <w:tcW w:w="9355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03C4A765" w14:textId="77777777" w:rsidR="00D36D2C" w:rsidRPr="00EA5A61" w:rsidRDefault="00D36D2C" w:rsidP="00D36D2C">
            <w:pPr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0"/>
              </w:rPr>
            </w:pPr>
            <w:r w:rsidRPr="00EA5A61">
              <w:rPr>
                <w:b/>
                <w:bCs/>
                <w:color w:val="000000" w:themeColor="text1"/>
                <w:sz w:val="22"/>
                <w:szCs w:val="20"/>
              </w:rPr>
              <w:t xml:space="preserve">TRAVAUX </w:t>
            </w:r>
          </w:p>
          <w:p w14:paraId="2A568CEF" w14:textId="77777777" w:rsidR="00D36D2C" w:rsidRPr="00EA5A61" w:rsidRDefault="00D36D2C" w:rsidP="00D36D2C">
            <w:pPr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0"/>
              </w:rPr>
            </w:pPr>
            <w:r w:rsidRPr="00EA5A61">
              <w:rPr>
                <w:b/>
                <w:bCs/>
                <w:color w:val="000000" w:themeColor="text1"/>
                <w:sz w:val="22"/>
                <w:szCs w:val="20"/>
              </w:rPr>
              <w:t>REMISE EN ETAT DES TOITURES</w:t>
            </w:r>
          </w:p>
          <w:p w14:paraId="55696BFD" w14:textId="77777777" w:rsidR="00D36D2C" w:rsidRPr="00EA5A61" w:rsidRDefault="00D36D2C" w:rsidP="00D36D2C">
            <w:pPr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0"/>
              </w:rPr>
            </w:pPr>
            <w:r w:rsidRPr="00EA5A61">
              <w:rPr>
                <w:b/>
                <w:bCs/>
                <w:color w:val="000000" w:themeColor="text1"/>
                <w:sz w:val="22"/>
                <w:szCs w:val="20"/>
              </w:rPr>
              <w:t>Local Technique Diderot "est" - sorties de secours 351 et 370</w:t>
            </w:r>
          </w:p>
          <w:p w14:paraId="36355402" w14:textId="2C9598B1" w:rsidR="00B60E1A" w:rsidRPr="00EA5A61" w:rsidRDefault="00D36D2C" w:rsidP="00D36D2C">
            <w:pPr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0"/>
              </w:rPr>
            </w:pPr>
            <w:r w:rsidRPr="00EA5A61">
              <w:rPr>
                <w:b/>
                <w:bCs/>
                <w:color w:val="000000" w:themeColor="text1"/>
                <w:sz w:val="22"/>
                <w:szCs w:val="20"/>
              </w:rPr>
              <w:t>Couverture du Tunnel du Landy, avenue du Président Wilson 93200 Saint-Denis</w:t>
            </w:r>
          </w:p>
          <w:p w14:paraId="020F8D0E" w14:textId="77777777" w:rsidR="00EA5A61" w:rsidRPr="00EA5A61" w:rsidRDefault="00EA5A61" w:rsidP="00D36D2C">
            <w:pPr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0"/>
              </w:rPr>
            </w:pPr>
          </w:p>
          <w:p w14:paraId="40A6B3CF" w14:textId="2F81AC09" w:rsidR="00932F37" w:rsidRPr="00952E4D" w:rsidRDefault="00EA5A61" w:rsidP="00D36D2C">
            <w:pPr>
              <w:adjustRightInd w:val="0"/>
              <w:jc w:val="center"/>
              <w:rPr>
                <w:b/>
                <w:bCs/>
                <w:color w:val="000000" w:themeColor="text1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0"/>
              </w:rPr>
              <w:t>LOT 03</w:t>
            </w:r>
            <w:r w:rsidR="00932F37" w:rsidRPr="00EA5A61">
              <w:rPr>
                <w:b/>
                <w:bCs/>
                <w:color w:val="000000" w:themeColor="text1"/>
                <w:sz w:val="22"/>
                <w:szCs w:val="20"/>
              </w:rPr>
              <w:t xml:space="preserve"> « </w:t>
            </w:r>
            <w:r>
              <w:rPr>
                <w:b/>
                <w:bCs/>
                <w:color w:val="000000" w:themeColor="text1"/>
                <w:sz w:val="22"/>
                <w:szCs w:val="20"/>
              </w:rPr>
              <w:t>MENUISERIE BOIS -SERRURERIE</w:t>
            </w:r>
            <w:r w:rsidR="00932F37" w:rsidRPr="00EA5A61">
              <w:rPr>
                <w:b/>
                <w:bCs/>
                <w:color w:val="000000" w:themeColor="text1"/>
                <w:sz w:val="22"/>
                <w:szCs w:val="20"/>
              </w:rPr>
              <w:t> »</w:t>
            </w:r>
          </w:p>
        </w:tc>
      </w:tr>
    </w:tbl>
    <w:tbl>
      <w:tblPr>
        <w:tblpPr w:leftFromText="141" w:rightFromText="141" w:vertAnchor="text" w:horzAnchor="margin" w:tblpY="137"/>
        <w:tblOverlap w:val="never"/>
        <w:tblW w:w="3676" w:type="dxa"/>
        <w:tblBorders>
          <w:top w:val="single" w:sz="8" w:space="0" w:color="009999"/>
          <w:left w:val="single" w:sz="8" w:space="0" w:color="009999"/>
          <w:bottom w:val="single" w:sz="8" w:space="0" w:color="009999"/>
          <w:right w:val="single" w:sz="8" w:space="0" w:color="009999"/>
          <w:insideH w:val="single" w:sz="8" w:space="0" w:color="009999"/>
          <w:insideV w:val="single" w:sz="8" w:space="0" w:color="009999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76"/>
      </w:tblGrid>
      <w:tr w:rsidR="0058211E" w:rsidRPr="00B64CB1" w14:paraId="00D1A0E9" w14:textId="77777777" w:rsidTr="0058211E">
        <w:trPr>
          <w:trHeight w:val="333"/>
        </w:trPr>
        <w:tc>
          <w:tcPr>
            <w:tcW w:w="3676" w:type="dxa"/>
            <w:shd w:val="clear" w:color="auto" w:fill="DEEAF6" w:themeFill="accent5" w:themeFillTint="33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2E795C2B" w14:textId="07424186" w:rsidR="0058211E" w:rsidRPr="00B64CB1" w:rsidRDefault="00AE071C" w:rsidP="0058211E">
            <w:pPr>
              <w:pStyle w:val="Tableau"/>
              <w:jc w:val="left"/>
            </w:pPr>
            <w:r w:rsidRPr="00B64CB1">
              <w:t>Numéro d’EJ du contrat</w:t>
            </w:r>
          </w:p>
        </w:tc>
      </w:tr>
      <w:tr w:rsidR="0058211E" w:rsidRPr="00B64CB1" w14:paraId="552F356F" w14:textId="77777777" w:rsidTr="0058211E">
        <w:trPr>
          <w:trHeight w:val="333"/>
        </w:trPr>
        <w:tc>
          <w:tcPr>
            <w:tcW w:w="3676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0516C278" w14:textId="77777777" w:rsidR="0058211E" w:rsidRPr="00B64CB1" w:rsidRDefault="0058211E" w:rsidP="0058211E">
            <w:pPr>
              <w:pStyle w:val="Tableau"/>
              <w:jc w:val="left"/>
            </w:pPr>
          </w:p>
        </w:tc>
      </w:tr>
      <w:tr w:rsidR="0058211E" w:rsidRPr="00B64CB1" w14:paraId="586381BF" w14:textId="77777777" w:rsidTr="0058211E">
        <w:trPr>
          <w:trHeight w:val="333"/>
        </w:trPr>
        <w:tc>
          <w:tcPr>
            <w:tcW w:w="3676" w:type="dxa"/>
            <w:shd w:val="clear" w:color="auto" w:fill="DEEAF6" w:themeFill="accent5" w:themeFillTint="33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546240F9" w14:textId="77777777" w:rsidR="0058211E" w:rsidRPr="00B64CB1" w:rsidRDefault="0058211E" w:rsidP="0058211E">
            <w:pPr>
              <w:pStyle w:val="Tableau"/>
              <w:jc w:val="left"/>
            </w:pPr>
            <w:r w:rsidRPr="00B64CB1">
              <w:t>Montant TTC</w:t>
            </w:r>
          </w:p>
        </w:tc>
      </w:tr>
      <w:tr w:rsidR="0058211E" w:rsidRPr="00B64CB1" w14:paraId="40289653" w14:textId="77777777" w:rsidTr="0058211E">
        <w:trPr>
          <w:trHeight w:val="333"/>
        </w:trPr>
        <w:tc>
          <w:tcPr>
            <w:tcW w:w="3676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7C756ECD" w14:textId="3B3BB66F" w:rsidR="0058211E" w:rsidRPr="00B64CB1" w:rsidRDefault="00AE071C" w:rsidP="0058211E">
            <w:pPr>
              <w:pStyle w:val="Tableau"/>
              <w:jc w:val="left"/>
            </w:pPr>
            <w:r w:rsidRPr="00B64CB1">
              <w:t>Cf</w:t>
            </w:r>
            <w:r w:rsidR="00AA1628" w:rsidRPr="00B64CB1">
              <w:t>.</w:t>
            </w:r>
            <w:r w:rsidRPr="00B64CB1">
              <w:t xml:space="preserve"> </w:t>
            </w:r>
            <w:hyperlink w:anchor="_Montant_du_marché" w:history="1">
              <w:r w:rsidRPr="00B64CB1">
                <w:rPr>
                  <w:rStyle w:val="Lienhypertexte"/>
                </w:rPr>
                <w:t>article 2</w:t>
              </w:r>
              <w:r w:rsidR="00AA1628" w:rsidRPr="00B64CB1">
                <w:rPr>
                  <w:rStyle w:val="Lienhypertexte"/>
                </w:rPr>
                <w:t>–</w:t>
              </w:r>
              <w:r w:rsidRPr="00B64CB1">
                <w:rPr>
                  <w:rStyle w:val="Lienhypertexte"/>
                </w:rPr>
                <w:t>1</w:t>
              </w:r>
              <w:r w:rsidR="00AA1628" w:rsidRPr="00B64CB1">
                <w:rPr>
                  <w:rStyle w:val="Lienhypertexte"/>
                </w:rPr>
                <w:t>.</w:t>
              </w:r>
            </w:hyperlink>
          </w:p>
        </w:tc>
      </w:tr>
      <w:tr w:rsidR="0058211E" w:rsidRPr="00B64CB1" w14:paraId="736FBCFB" w14:textId="77777777" w:rsidTr="0058211E">
        <w:trPr>
          <w:trHeight w:val="333"/>
        </w:trPr>
        <w:tc>
          <w:tcPr>
            <w:tcW w:w="3676" w:type="dxa"/>
            <w:shd w:val="clear" w:color="auto" w:fill="DEEAF6" w:themeFill="accent5" w:themeFillTint="33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701BBEB3" w14:textId="77777777" w:rsidR="0058211E" w:rsidRPr="00B64CB1" w:rsidRDefault="0058211E" w:rsidP="0058211E">
            <w:pPr>
              <w:pStyle w:val="Tableau"/>
              <w:jc w:val="left"/>
            </w:pPr>
            <w:r w:rsidRPr="00B64CB1">
              <w:t>Code CPV principal</w:t>
            </w:r>
          </w:p>
        </w:tc>
      </w:tr>
      <w:tr w:rsidR="0058211E" w:rsidRPr="00B64CB1" w14:paraId="605F7A3C" w14:textId="77777777" w:rsidTr="0058211E">
        <w:trPr>
          <w:trHeight w:val="333"/>
        </w:trPr>
        <w:tc>
          <w:tcPr>
            <w:tcW w:w="3676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20B1CF03" w14:textId="61ED6C05" w:rsidR="0058211E" w:rsidRPr="00B64CB1" w:rsidRDefault="001033FC" w:rsidP="0058211E">
            <w:pPr>
              <w:pStyle w:val="Tableau"/>
              <w:jc w:val="left"/>
              <w:rPr>
                <w:b w:val="0"/>
                <w:bCs/>
              </w:rPr>
            </w:pPr>
            <w:r w:rsidRPr="001033FC">
              <w:rPr>
                <w:b w:val="0"/>
                <w:bCs/>
              </w:rPr>
              <w:t>45260000-7</w:t>
            </w:r>
          </w:p>
        </w:tc>
      </w:tr>
      <w:tr w:rsidR="0058211E" w:rsidRPr="00B64CB1" w14:paraId="5DED450D" w14:textId="77777777" w:rsidTr="0058211E">
        <w:trPr>
          <w:trHeight w:val="333"/>
        </w:trPr>
        <w:tc>
          <w:tcPr>
            <w:tcW w:w="3676" w:type="dxa"/>
            <w:shd w:val="clear" w:color="auto" w:fill="DEEAF6" w:themeFill="accent5" w:themeFillTint="33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9E128F6" w14:textId="77777777" w:rsidR="0058211E" w:rsidRPr="00B64CB1" w:rsidRDefault="0058211E" w:rsidP="0058211E">
            <w:pPr>
              <w:pStyle w:val="Tableau"/>
              <w:jc w:val="left"/>
            </w:pPr>
            <w:r w:rsidRPr="00B64CB1">
              <w:t>Imputation</w:t>
            </w:r>
          </w:p>
        </w:tc>
      </w:tr>
      <w:tr w:rsidR="0058211E" w:rsidRPr="00B64CB1" w14:paraId="07C491F6" w14:textId="77777777" w:rsidTr="0058211E">
        <w:trPr>
          <w:trHeight w:val="333"/>
        </w:trPr>
        <w:tc>
          <w:tcPr>
            <w:tcW w:w="3676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727EDBD6" w14:textId="19EE96AF" w:rsidR="005E55F8" w:rsidRPr="00B64CB1" w:rsidRDefault="005E55F8" w:rsidP="0058211E">
            <w:pPr>
              <w:pStyle w:val="Tableau"/>
              <w:jc w:val="left"/>
              <w:rPr>
                <w:b w:val="0"/>
                <w:bCs/>
              </w:rPr>
            </w:pPr>
          </w:p>
        </w:tc>
      </w:tr>
    </w:tbl>
    <w:p w14:paraId="337FF982" w14:textId="63EAB77B" w:rsidR="00FE28D5" w:rsidRPr="00B64CB1" w:rsidRDefault="00FE28D5" w:rsidP="00B60E1A">
      <w:pPr>
        <w:pStyle w:val="Standard"/>
        <w:rPr>
          <w:b/>
          <w:bCs/>
          <w:sz w:val="20"/>
          <w:szCs w:val="20"/>
        </w:rPr>
      </w:pPr>
    </w:p>
    <w:p w14:paraId="4197BA9F" w14:textId="5DE400B4" w:rsidR="0058211E" w:rsidRPr="00B64CB1" w:rsidRDefault="0058211E" w:rsidP="0058211E">
      <w:pPr>
        <w:pStyle w:val="Standard"/>
        <w:snapToGrid w:val="0"/>
        <w:rPr>
          <w:sz w:val="18"/>
        </w:rPr>
      </w:pPr>
      <w:r w:rsidRPr="00B64CB1">
        <w:rPr>
          <w:sz w:val="18"/>
        </w:rPr>
        <w:t>(Réservé pour la mention d</w:t>
      </w:r>
      <w:r w:rsidR="007609B2" w:rsidRPr="00B64CB1">
        <w:rPr>
          <w:sz w:val="18"/>
        </w:rPr>
        <w:t>’</w:t>
      </w:r>
      <w:r w:rsidRPr="00B64CB1">
        <w:rPr>
          <w:sz w:val="18"/>
        </w:rPr>
        <w:t>exemplaire unique du marché.)</w:t>
      </w:r>
    </w:p>
    <w:p w14:paraId="7ED1FC12" w14:textId="636CB0FE" w:rsidR="00FE28D5" w:rsidRPr="00B64CB1" w:rsidRDefault="00FE28D5" w:rsidP="00B60E1A">
      <w:pPr>
        <w:pStyle w:val="Standard"/>
        <w:rPr>
          <w:rStyle w:val="Lienhypertexte"/>
          <w:rFonts w:eastAsia="ArialMT" w:cs="ArialMT"/>
          <w:sz w:val="22"/>
          <w:szCs w:val="22"/>
        </w:rPr>
      </w:pPr>
    </w:p>
    <w:p w14:paraId="125AF3D0" w14:textId="77777777" w:rsidR="00FE28D5" w:rsidRPr="00B64CB1" w:rsidRDefault="00FE28D5" w:rsidP="00FE28D5">
      <w:pPr>
        <w:pStyle w:val="Standard"/>
        <w:rPr>
          <w:sz w:val="22"/>
          <w:szCs w:val="22"/>
        </w:rPr>
      </w:pPr>
    </w:p>
    <w:p w14:paraId="318120AC" w14:textId="77777777" w:rsidR="0058211E" w:rsidRPr="00B64CB1" w:rsidRDefault="0058211E" w:rsidP="00FE28D5">
      <w:pPr>
        <w:pStyle w:val="Standard"/>
        <w:jc w:val="both"/>
        <w:rPr>
          <w:b/>
        </w:rPr>
      </w:pPr>
    </w:p>
    <w:p w14:paraId="46B583E5" w14:textId="77777777" w:rsidR="0058211E" w:rsidRPr="00B64CB1" w:rsidRDefault="0058211E" w:rsidP="00FE28D5">
      <w:pPr>
        <w:pStyle w:val="Standard"/>
        <w:jc w:val="both"/>
        <w:rPr>
          <w:b/>
        </w:rPr>
      </w:pPr>
    </w:p>
    <w:p w14:paraId="3D1E51FA" w14:textId="77777777" w:rsidR="0058211E" w:rsidRPr="00B64CB1" w:rsidRDefault="0058211E" w:rsidP="00FE28D5">
      <w:pPr>
        <w:pStyle w:val="Standard"/>
        <w:jc w:val="both"/>
        <w:rPr>
          <w:b/>
        </w:rPr>
      </w:pPr>
    </w:p>
    <w:p w14:paraId="427D4757" w14:textId="77777777" w:rsidR="0058211E" w:rsidRPr="00B64CB1" w:rsidRDefault="0058211E" w:rsidP="00FE28D5">
      <w:pPr>
        <w:pStyle w:val="Standard"/>
        <w:jc w:val="both"/>
        <w:rPr>
          <w:b/>
        </w:rPr>
      </w:pPr>
    </w:p>
    <w:p w14:paraId="33EE7C6E" w14:textId="77777777" w:rsidR="0058211E" w:rsidRPr="00B64CB1" w:rsidRDefault="0058211E" w:rsidP="00FE28D5">
      <w:pPr>
        <w:pStyle w:val="Standard"/>
        <w:jc w:val="both"/>
        <w:rPr>
          <w:b/>
        </w:rPr>
      </w:pPr>
    </w:p>
    <w:p w14:paraId="3C537E67" w14:textId="43855ABF" w:rsidR="00FE28D5" w:rsidRPr="00B64CB1" w:rsidRDefault="00FE28D5" w:rsidP="00AE071C">
      <w:pPr>
        <w:pStyle w:val="Standard"/>
        <w:jc w:val="both"/>
        <w:rPr>
          <w:b/>
        </w:rPr>
      </w:pPr>
      <w:r w:rsidRPr="00B64CB1">
        <w:rPr>
          <w:b/>
        </w:rPr>
        <w:t>L</w:t>
      </w:r>
      <w:r w:rsidR="007609B2" w:rsidRPr="00B64CB1">
        <w:rPr>
          <w:b/>
        </w:rPr>
        <w:t>’</w:t>
      </w:r>
      <w:r w:rsidRPr="00B64CB1">
        <w:rPr>
          <w:b/>
        </w:rPr>
        <w:t xml:space="preserve">offre a été établie sur la base des conditions économiques du mois de </w:t>
      </w:r>
      <w:r w:rsidR="00746F09">
        <w:rPr>
          <w:b/>
        </w:rPr>
        <w:t xml:space="preserve">juillet </w:t>
      </w:r>
      <w:r w:rsidRPr="00B64CB1">
        <w:rPr>
          <w:b/>
        </w:rPr>
        <w:t>202</w:t>
      </w:r>
      <w:r w:rsidR="00EF22F6" w:rsidRPr="00B64CB1">
        <w:rPr>
          <w:b/>
        </w:rPr>
        <w:t>5</w:t>
      </w:r>
      <w:r w:rsidRPr="00B64CB1">
        <w:rPr>
          <w:b/>
        </w:rPr>
        <w:t>.</w:t>
      </w:r>
    </w:p>
    <w:p w14:paraId="624A00A6" w14:textId="03494685" w:rsidR="00B60E1A" w:rsidRPr="00B64CB1" w:rsidRDefault="00B60E1A">
      <w:pPr>
        <w:pStyle w:val="Standard"/>
        <w:spacing w:before="240"/>
      </w:pPr>
    </w:p>
    <w:p w14:paraId="6BA0BD1F" w14:textId="673FBE5F" w:rsidR="00B60E1A" w:rsidRPr="00B64CB1" w:rsidRDefault="00B60E1A" w:rsidP="00072028">
      <w:pPr>
        <w:pStyle w:val="Titre"/>
      </w:pPr>
      <w:bookmarkStart w:id="2" w:name="_Toc189037887"/>
      <w:bookmarkStart w:id="3" w:name="_Toc189037929"/>
      <w:bookmarkStart w:id="4" w:name="_Toc189232128"/>
      <w:bookmarkStart w:id="5" w:name="_Toc189232149"/>
      <w:bookmarkStart w:id="6" w:name="_Toc201659961"/>
      <w:bookmarkStart w:id="7" w:name="_Toc203487190"/>
      <w:r w:rsidRPr="00B64CB1">
        <w:lastRenderedPageBreak/>
        <w:t>Acte d</w:t>
      </w:r>
      <w:r w:rsidR="007609B2" w:rsidRPr="00B64CB1">
        <w:t>’</w:t>
      </w:r>
      <w:r w:rsidRPr="00B64CB1">
        <w:t>engagement</w:t>
      </w:r>
      <w:bookmarkEnd w:id="2"/>
      <w:bookmarkEnd w:id="3"/>
      <w:bookmarkEnd w:id="4"/>
      <w:bookmarkEnd w:id="5"/>
      <w:bookmarkEnd w:id="6"/>
      <w:bookmarkEnd w:id="7"/>
    </w:p>
    <w:p w14:paraId="600A5818" w14:textId="77777777" w:rsidR="002D4BD3" w:rsidRPr="00B64CB1" w:rsidRDefault="002D4BD3" w:rsidP="00B60E1A">
      <w:pPr>
        <w:pStyle w:val="Standard"/>
        <w:jc w:val="center"/>
        <w:rPr>
          <w:b/>
          <w:bCs/>
          <w:sz w:val="22"/>
          <w:szCs w:val="22"/>
        </w:rPr>
      </w:pPr>
    </w:p>
    <w:tbl>
      <w:tblPr>
        <w:tblW w:w="935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5"/>
      </w:tblGrid>
      <w:tr w:rsidR="002D4BD3" w:rsidRPr="00B64CB1" w14:paraId="184C71E9" w14:textId="77777777" w:rsidTr="00205CA5">
        <w:trPr>
          <w:jc w:val="center"/>
        </w:trPr>
        <w:tc>
          <w:tcPr>
            <w:tcW w:w="9355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7AA49DF3" w14:textId="4EB931FF" w:rsidR="002D4BD3" w:rsidRPr="00B64CB1" w:rsidRDefault="002D4BD3" w:rsidP="00205CA5">
            <w:pPr>
              <w:pStyle w:val="Standard"/>
              <w:jc w:val="center"/>
              <w:rPr>
                <w:b/>
                <w:bCs/>
                <w:sz w:val="22"/>
                <w:szCs w:val="22"/>
              </w:rPr>
            </w:pPr>
            <w:r w:rsidRPr="00B64CB1">
              <w:rPr>
                <w:b/>
                <w:bCs/>
                <w:sz w:val="22"/>
                <w:szCs w:val="22"/>
              </w:rPr>
              <w:t xml:space="preserve">Représentant </w:t>
            </w:r>
            <w:r w:rsidR="00AA1628" w:rsidRPr="00B64CB1">
              <w:rPr>
                <w:b/>
                <w:bCs/>
                <w:sz w:val="22"/>
                <w:szCs w:val="22"/>
              </w:rPr>
              <w:t>de l’acheteur</w:t>
            </w:r>
          </w:p>
        </w:tc>
      </w:tr>
      <w:tr w:rsidR="002D4BD3" w:rsidRPr="00B64CB1" w14:paraId="5F21177C" w14:textId="77777777" w:rsidTr="00205CA5">
        <w:trPr>
          <w:jc w:val="center"/>
        </w:trPr>
        <w:tc>
          <w:tcPr>
            <w:tcW w:w="9355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7BAAA39" w14:textId="322F72AF" w:rsidR="002D4BD3" w:rsidRPr="00B64CB1" w:rsidRDefault="002D4BD3" w:rsidP="00205CA5">
            <w:pPr>
              <w:pStyle w:val="Default"/>
              <w:jc w:val="center"/>
              <w:rPr>
                <w:rFonts w:ascii="Marianne" w:eastAsia="ArialMT" w:hAnsi="Marianne" w:cs="ArialMT"/>
                <w:color w:val="auto"/>
                <w:sz w:val="22"/>
                <w:szCs w:val="22"/>
                <w:u w:val="single"/>
              </w:rPr>
            </w:pP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Madame la Directrice régionale et interdépartementale de l</w:t>
            </w:r>
            <w:r w:rsidR="007609B2" w:rsidRPr="00B64CB1">
              <w:rPr>
                <w:rFonts w:ascii="Marianne" w:hAnsi="Marianne"/>
                <w:color w:val="auto"/>
                <w:sz w:val="22"/>
                <w:szCs w:val="22"/>
              </w:rPr>
              <w:t>’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environnement, de l</w:t>
            </w:r>
            <w:r w:rsidR="007609B2" w:rsidRPr="00B64CB1">
              <w:rPr>
                <w:rFonts w:ascii="Marianne" w:hAnsi="Marianne"/>
                <w:color w:val="auto"/>
                <w:sz w:val="22"/>
                <w:szCs w:val="22"/>
              </w:rPr>
              <w:t>’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aménagement et des transports en vertu de l</w:t>
            </w:r>
            <w:r w:rsidR="007609B2" w:rsidRPr="00B64CB1">
              <w:rPr>
                <w:rFonts w:ascii="Marianne" w:hAnsi="Marianne"/>
                <w:color w:val="auto"/>
                <w:sz w:val="22"/>
                <w:szCs w:val="22"/>
              </w:rPr>
              <w:t>’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 xml:space="preserve">arrêté de délégation de Monsieur le Préfet de la région Île-de-France </w:t>
            </w:r>
            <w:hyperlink r:id="rId10" w:history="1">
              <w:r w:rsidRPr="00B64CB1">
                <w:rPr>
                  <w:rStyle w:val="Lienhypertexte"/>
                  <w:rFonts w:ascii="Marianne" w:eastAsia="ArialMT" w:hAnsi="Marianne" w:cs="ArialMT"/>
                  <w:sz w:val="22"/>
                  <w:szCs w:val="22"/>
                </w:rPr>
                <w:t>n</w:t>
              </w:r>
              <w:r w:rsidRPr="00B64CB1">
                <w:rPr>
                  <w:rStyle w:val="Lienhypertexte"/>
                  <w:rFonts w:ascii="Marianne" w:eastAsia="ArialMT" w:hAnsi="Marianne" w:cs="ArialMT"/>
                  <w:sz w:val="22"/>
                  <w:szCs w:val="22"/>
                  <w:vertAlign w:val="superscript"/>
                </w:rPr>
                <w:t>o</w:t>
              </w:r>
              <w:r w:rsidRPr="00B64CB1">
                <w:rPr>
                  <w:rStyle w:val="Lienhypertexte"/>
                  <w:rFonts w:ascii="Marianne" w:eastAsia="ArialMT" w:hAnsi="Marianne" w:cs="ArialMT"/>
                  <w:sz w:val="22"/>
                  <w:szCs w:val="22"/>
                </w:rPr>
                <w:t xml:space="preserve"> IDF-2023-04-19-00003 du 19 avril 2023</w:t>
              </w:r>
            </w:hyperlink>
          </w:p>
        </w:tc>
      </w:tr>
    </w:tbl>
    <w:p w14:paraId="70167BE9" w14:textId="34742712" w:rsidR="00B919C6" w:rsidRPr="00B64CB1" w:rsidRDefault="00B919C6" w:rsidP="002D4BD3">
      <w:pPr>
        <w:pStyle w:val="Standard"/>
        <w:rPr>
          <w:sz w:val="22"/>
          <w:szCs w:val="22"/>
        </w:rPr>
      </w:pPr>
    </w:p>
    <w:p w14:paraId="670BA3AB" w14:textId="07E28097" w:rsidR="002D4BD3" w:rsidRPr="00B64CB1" w:rsidRDefault="002D4BD3" w:rsidP="002D4BD3">
      <w:pPr>
        <w:pStyle w:val="Standard"/>
        <w:rPr>
          <w:sz w:val="22"/>
          <w:szCs w:val="22"/>
        </w:rPr>
      </w:pPr>
    </w:p>
    <w:p w14:paraId="176BDB9A" w14:textId="77777777" w:rsidR="002D4BD3" w:rsidRPr="00B64CB1" w:rsidRDefault="002D4BD3" w:rsidP="002D4BD3">
      <w:pPr>
        <w:pStyle w:val="Standard"/>
        <w:rPr>
          <w:sz w:val="22"/>
          <w:szCs w:val="22"/>
        </w:rPr>
      </w:pPr>
    </w:p>
    <w:p w14:paraId="5A283744" w14:textId="38D673DA" w:rsidR="00B60E1A" w:rsidRPr="00B64CB1" w:rsidRDefault="00B60E1A" w:rsidP="0058211E">
      <w:pPr>
        <w:pStyle w:val="Standard"/>
        <w:jc w:val="center"/>
        <w:rPr>
          <w:sz w:val="22"/>
          <w:szCs w:val="22"/>
        </w:rPr>
      </w:pPr>
      <w:r w:rsidRPr="00B64CB1">
        <w:rPr>
          <w:b/>
          <w:bCs/>
          <w:sz w:val="22"/>
          <w:szCs w:val="22"/>
        </w:rPr>
        <w:t>Ordonnateur</w:t>
      </w:r>
    </w:p>
    <w:p w14:paraId="6EA25849" w14:textId="416342C3" w:rsidR="00B60E1A" w:rsidRPr="00B64CB1" w:rsidRDefault="00B60E1A" w:rsidP="00B60E1A">
      <w:pPr>
        <w:pStyle w:val="Standard"/>
        <w:jc w:val="center"/>
        <w:rPr>
          <w:rStyle w:val="Lienhypertexte"/>
          <w:rFonts w:eastAsia="ArialMT" w:cs="ArialMT"/>
          <w:sz w:val="22"/>
          <w:szCs w:val="22"/>
        </w:rPr>
      </w:pPr>
      <w:r w:rsidRPr="00B64CB1">
        <w:rPr>
          <w:sz w:val="22"/>
          <w:szCs w:val="22"/>
        </w:rPr>
        <w:t>Madame la Directrice régionale et interdépartementale de l</w:t>
      </w:r>
      <w:r w:rsidR="007609B2" w:rsidRPr="00B64CB1">
        <w:rPr>
          <w:sz w:val="22"/>
          <w:szCs w:val="22"/>
        </w:rPr>
        <w:t>’</w:t>
      </w:r>
      <w:r w:rsidRPr="00B64CB1">
        <w:rPr>
          <w:sz w:val="22"/>
          <w:szCs w:val="22"/>
        </w:rPr>
        <w:t>environnement, de l</w:t>
      </w:r>
      <w:r w:rsidR="007609B2" w:rsidRPr="00B64CB1">
        <w:rPr>
          <w:sz w:val="22"/>
          <w:szCs w:val="22"/>
        </w:rPr>
        <w:t>’</w:t>
      </w:r>
      <w:r w:rsidRPr="00B64CB1">
        <w:rPr>
          <w:sz w:val="22"/>
          <w:szCs w:val="22"/>
        </w:rPr>
        <w:t>aménagement et des transports en vertu de l</w:t>
      </w:r>
      <w:r w:rsidR="007609B2" w:rsidRPr="00B64CB1">
        <w:rPr>
          <w:sz w:val="22"/>
          <w:szCs w:val="22"/>
        </w:rPr>
        <w:t>’</w:t>
      </w:r>
      <w:r w:rsidRPr="00B64CB1">
        <w:rPr>
          <w:sz w:val="22"/>
          <w:szCs w:val="22"/>
        </w:rPr>
        <w:t xml:space="preserve">arrêté de délégation de Monsieur le Préfet de la région Île-de-France </w:t>
      </w:r>
      <w:hyperlink r:id="rId11" w:history="1">
        <w:r w:rsidRPr="00B64CB1">
          <w:rPr>
            <w:rStyle w:val="Lienhypertexte"/>
            <w:rFonts w:eastAsia="ArialMT" w:cs="ArialMT"/>
            <w:sz w:val="22"/>
            <w:szCs w:val="22"/>
          </w:rPr>
          <w:t>n</w:t>
        </w:r>
        <w:r w:rsidRPr="00B64CB1">
          <w:rPr>
            <w:rStyle w:val="Lienhypertexte"/>
            <w:rFonts w:eastAsia="ArialMT" w:cs="ArialMT"/>
            <w:sz w:val="22"/>
            <w:szCs w:val="22"/>
            <w:vertAlign w:val="superscript"/>
          </w:rPr>
          <w:t>o</w:t>
        </w:r>
        <w:r w:rsidRPr="00B64CB1">
          <w:rPr>
            <w:rStyle w:val="Lienhypertexte"/>
            <w:rFonts w:eastAsia="ArialMT" w:cs="ArialMT"/>
            <w:sz w:val="22"/>
            <w:szCs w:val="22"/>
          </w:rPr>
          <w:t xml:space="preserve"> IDF-2023-04-19-00003 du 19 avril 2023</w:t>
        </w:r>
      </w:hyperlink>
    </w:p>
    <w:p w14:paraId="3CF00534" w14:textId="4492D7EC" w:rsidR="00B60E1A" w:rsidRPr="00B64CB1" w:rsidRDefault="00B60E1A" w:rsidP="00B60E1A"/>
    <w:p w14:paraId="50725BCA" w14:textId="1FD46602" w:rsidR="002D4BD3" w:rsidRPr="00B64CB1" w:rsidRDefault="002D4BD3" w:rsidP="00B60E1A"/>
    <w:p w14:paraId="325A2402" w14:textId="77777777" w:rsidR="002D4BD3" w:rsidRPr="00B64CB1" w:rsidRDefault="002D4BD3" w:rsidP="00B60E1A"/>
    <w:p w14:paraId="49C574BB" w14:textId="77777777" w:rsidR="002D4BD3" w:rsidRPr="00B64CB1" w:rsidRDefault="002D4BD3" w:rsidP="002D4BD3">
      <w:pPr>
        <w:pStyle w:val="Standard"/>
        <w:jc w:val="center"/>
        <w:rPr>
          <w:b/>
          <w:bCs/>
          <w:sz w:val="22"/>
          <w:szCs w:val="22"/>
        </w:rPr>
      </w:pPr>
      <w:r w:rsidRPr="00B64CB1">
        <w:rPr>
          <w:b/>
          <w:bCs/>
          <w:sz w:val="22"/>
          <w:szCs w:val="22"/>
        </w:rPr>
        <w:t>Comptable public assignataire</w:t>
      </w:r>
    </w:p>
    <w:p w14:paraId="371C026D" w14:textId="77777777" w:rsidR="002D4BD3" w:rsidRPr="00B64CB1" w:rsidRDefault="002D4BD3" w:rsidP="002D4BD3">
      <w:pPr>
        <w:pStyle w:val="Standard"/>
        <w:jc w:val="center"/>
        <w:rPr>
          <w:sz w:val="22"/>
          <w:szCs w:val="22"/>
        </w:rPr>
      </w:pPr>
      <w:r w:rsidRPr="00B64CB1">
        <w:rPr>
          <w:sz w:val="22"/>
          <w:szCs w:val="22"/>
        </w:rPr>
        <w:t>Monsieur le directeur départemental des finances publiques du Val-de-Marne</w:t>
      </w:r>
    </w:p>
    <w:p w14:paraId="4895D6EE" w14:textId="77777777" w:rsidR="002D4BD3" w:rsidRPr="00B64CB1" w:rsidRDefault="002D4BD3" w:rsidP="002D4BD3">
      <w:pPr>
        <w:pStyle w:val="Standard"/>
        <w:jc w:val="center"/>
        <w:rPr>
          <w:sz w:val="22"/>
          <w:szCs w:val="22"/>
        </w:rPr>
      </w:pPr>
    </w:p>
    <w:p w14:paraId="37633F4E" w14:textId="77777777" w:rsidR="002D4BD3" w:rsidRPr="00B64CB1" w:rsidRDefault="002D4BD3" w:rsidP="002D4BD3">
      <w:pPr>
        <w:pStyle w:val="Standard"/>
        <w:jc w:val="center"/>
        <w:rPr>
          <w:sz w:val="22"/>
          <w:szCs w:val="22"/>
        </w:rPr>
      </w:pPr>
    </w:p>
    <w:p w14:paraId="612914CD" w14:textId="47242CEE" w:rsidR="0058211E" w:rsidRPr="00B64CB1" w:rsidRDefault="0058211E" w:rsidP="00B60E1A"/>
    <w:p w14:paraId="51DC75E2" w14:textId="11A34DA0" w:rsidR="002D4BD3" w:rsidRPr="00B64CB1" w:rsidRDefault="002D4BD3" w:rsidP="00B60E1A"/>
    <w:p w14:paraId="40E5A387" w14:textId="44BF58EB" w:rsidR="002D4BD3" w:rsidRPr="00B64CB1" w:rsidRDefault="002D4BD3" w:rsidP="00B60E1A"/>
    <w:p w14:paraId="7BC31844" w14:textId="77777777" w:rsidR="002D4BD3" w:rsidRPr="00B64CB1" w:rsidRDefault="002D4BD3" w:rsidP="00B60E1A"/>
    <w:p w14:paraId="6F1110B3" w14:textId="1550A8C4" w:rsidR="0028617F" w:rsidRPr="00B64CB1" w:rsidRDefault="0058211E" w:rsidP="0028617F">
      <w:pPr>
        <w:pStyle w:val="Standard"/>
        <w:spacing w:before="240"/>
      </w:pPr>
      <w:r w:rsidRPr="00B64CB1">
        <w:t>L</w:t>
      </w:r>
      <w:r w:rsidR="007609B2" w:rsidRPr="00B64CB1">
        <w:t>’</w:t>
      </w:r>
      <w:r w:rsidRPr="00B64CB1">
        <w:t>acte d</w:t>
      </w:r>
      <w:r w:rsidR="007609B2" w:rsidRPr="00B64CB1">
        <w:t>’</w:t>
      </w:r>
      <w:r w:rsidRPr="00B64CB1">
        <w:t xml:space="preserve">engagement comporte </w:t>
      </w:r>
      <w:r w:rsidR="001033FC">
        <w:t>1</w:t>
      </w:r>
      <w:r w:rsidR="008130DD">
        <w:t>6</w:t>
      </w:r>
      <w:r w:rsidRPr="00B64CB1">
        <w:t xml:space="preserve"> pages et </w:t>
      </w:r>
      <w:r w:rsidR="008511DF" w:rsidRPr="00B64CB1">
        <w:t>1</w:t>
      </w:r>
      <w:r w:rsidRPr="00B64CB1">
        <w:t xml:space="preserve"> annexe.</w:t>
      </w:r>
    </w:p>
    <w:p w14:paraId="7B5269DC" w14:textId="77777777" w:rsidR="00746F09" w:rsidRDefault="00E40501" w:rsidP="007678CA">
      <w:pPr>
        <w:pStyle w:val="Titre"/>
        <w:rPr>
          <w:noProof/>
        </w:rPr>
      </w:pPr>
      <w:bookmarkStart w:id="8" w:name="_Toc184989645"/>
      <w:bookmarkStart w:id="9" w:name="_Toc189037888"/>
      <w:bookmarkStart w:id="10" w:name="_Toc189037930"/>
      <w:bookmarkStart w:id="11" w:name="_Toc189232129"/>
      <w:bookmarkStart w:id="12" w:name="_Toc189232150"/>
      <w:bookmarkStart w:id="13" w:name="_Toc201659962"/>
      <w:bookmarkStart w:id="14" w:name="_Toc203487191"/>
      <w:r w:rsidRPr="00B64CB1">
        <w:lastRenderedPageBreak/>
        <w:t>Sommaire</w:t>
      </w:r>
      <w:bookmarkEnd w:id="8"/>
      <w:bookmarkEnd w:id="9"/>
      <w:bookmarkEnd w:id="10"/>
      <w:bookmarkEnd w:id="11"/>
      <w:bookmarkEnd w:id="12"/>
      <w:bookmarkEnd w:id="13"/>
      <w:bookmarkEnd w:id="14"/>
      <w:r w:rsidR="00B60E1A" w:rsidRPr="00B64CB1">
        <w:fldChar w:fldCharType="begin"/>
      </w:r>
      <w:r w:rsidR="00B60E1A" w:rsidRPr="00B64CB1">
        <w:instrText xml:space="preserve"> TOC \h \z \t "Titre 1;2;Titre 2;3;Titre 3;4;Titre;1" </w:instrText>
      </w:r>
      <w:r w:rsidR="00B60E1A" w:rsidRPr="00B64CB1">
        <w:fldChar w:fldCharType="separate"/>
      </w:r>
    </w:p>
    <w:p w14:paraId="23B40DEA" w14:textId="1517AC95" w:rsidR="00746F09" w:rsidRDefault="00746F09">
      <w:pPr>
        <w:pStyle w:val="TM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7190" w:history="1">
        <w:r w:rsidRPr="004A3306">
          <w:rPr>
            <w:rStyle w:val="Lienhypertexte"/>
            <w:noProof/>
          </w:rPr>
          <w:t>Acte d’engagement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_Toc203487190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738C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D86A08D" w14:textId="219B2D29" w:rsidR="00746F09" w:rsidRDefault="00746F09">
      <w:pPr>
        <w:pStyle w:val="TM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7191" w:history="1">
        <w:r w:rsidRPr="004A3306">
          <w:rPr>
            <w:rStyle w:val="Lienhypertexte"/>
            <w:noProof/>
          </w:rPr>
          <w:t>Sommaire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_Toc203487191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738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0CA1332" w14:textId="462F175C" w:rsidR="00746F09" w:rsidRDefault="00746F09">
      <w:pPr>
        <w:pStyle w:val="TM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7192" w:history="1">
        <w:r w:rsidRPr="004A3306">
          <w:rPr>
            <w:rStyle w:val="Lienhypertexte"/>
            <w:noProof/>
          </w:rPr>
          <w:t>ARTICLE PREMIER. Contractant(s)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_Toc203487192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738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34F3411" w14:textId="7140329F" w:rsidR="00746F09" w:rsidRDefault="00746F09">
      <w:pPr>
        <w:pStyle w:val="TM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7193" w:history="1">
        <w:r w:rsidRPr="004A3306">
          <w:rPr>
            <w:rStyle w:val="Lienhypertexte"/>
            <w:noProof/>
          </w:rPr>
          <w:t>ARTICLE 2. Prestations et prix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_Toc203487193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738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08D2DEB" w14:textId="08A3D30B" w:rsidR="00746F09" w:rsidRDefault="00746F09">
      <w:pPr>
        <w:pStyle w:val="TM3"/>
        <w:tabs>
          <w:tab w:val="left" w:pos="1320"/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7194" w:history="1">
        <w:r w:rsidRPr="004A3306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2–1.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Pr="004A3306">
          <w:rPr>
            <w:rStyle w:val="Lienhypertexte"/>
            <w:noProof/>
          </w:rPr>
          <w:t>Montant du marché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_Toc203487194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738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3275DA0" w14:textId="3746A6E6" w:rsidR="00746F09" w:rsidRDefault="00746F09">
      <w:pPr>
        <w:pStyle w:val="TM3"/>
        <w:tabs>
          <w:tab w:val="left" w:pos="1320"/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7195" w:history="1">
        <w:r w:rsidRPr="004A3306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2–2.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Pr="004A3306">
          <w:rPr>
            <w:rStyle w:val="Lienhypertexte"/>
            <w:noProof/>
          </w:rPr>
          <w:t>Montant sous-traité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_Toc203487195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738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83F8105" w14:textId="6A5017C0" w:rsidR="00746F09" w:rsidRDefault="00746F09">
      <w:pPr>
        <w:pStyle w:val="TM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7196" w:history="1">
        <w:r w:rsidRPr="004A3306">
          <w:rPr>
            <w:rStyle w:val="Lienhypertexte"/>
            <w:noProof/>
          </w:rPr>
          <w:t>ARTICLE 3. Durée du marché et délais d’exécution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_Toc203487196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738C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074551A5" w14:textId="6B824FF6" w:rsidR="00746F09" w:rsidRDefault="00746F09">
      <w:pPr>
        <w:pStyle w:val="TM3"/>
        <w:tabs>
          <w:tab w:val="left" w:pos="1320"/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7197" w:history="1">
        <w:r w:rsidRPr="004A3306">
          <w:rPr>
            <w:rStyle w:val="Lienhypertexte"/>
            <w:rFonts w:ascii="Times New Roman" w:eastAsia="Arial Unicode MS" w:hAnsi="Times New Roman" w:cs="Tahoma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3–1.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Pr="004A3306">
          <w:rPr>
            <w:rStyle w:val="Lienhypertexte"/>
            <w:rFonts w:eastAsia="Arial Unicode MS"/>
            <w:noProof/>
          </w:rPr>
          <w:t>Période de préparation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_Toc203487197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738C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0959DC98" w14:textId="7129E8C9" w:rsidR="00746F09" w:rsidRDefault="00746F09">
      <w:pPr>
        <w:pStyle w:val="TM3"/>
        <w:tabs>
          <w:tab w:val="left" w:pos="1320"/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7198" w:history="1">
        <w:r w:rsidRPr="004A3306">
          <w:rPr>
            <w:rStyle w:val="Lienhypertexte"/>
            <w:rFonts w:eastAsia="Arial Unicode MS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3–2.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Pr="004A3306">
          <w:rPr>
            <w:rStyle w:val="Lienhypertexte"/>
            <w:rFonts w:eastAsia="Arial Unicode MS"/>
            <w:noProof/>
          </w:rPr>
          <w:t>Délai d'exécution des travaux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_Toc203487198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738C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77068CB" w14:textId="42BF7076" w:rsidR="00746F09" w:rsidRDefault="00746F09">
      <w:pPr>
        <w:pStyle w:val="TM3"/>
        <w:tabs>
          <w:tab w:val="left" w:pos="1320"/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7199" w:history="1">
        <w:r w:rsidRPr="004A3306">
          <w:rPr>
            <w:rStyle w:val="Lienhypertexte"/>
            <w:rFonts w:eastAsia="Arial Unicode MS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3–3.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Pr="004A3306">
          <w:rPr>
            <w:rStyle w:val="Lienhypertexte"/>
            <w:rFonts w:eastAsia="Arial Unicode MS"/>
            <w:noProof/>
          </w:rPr>
          <w:t>Délai(s) distinct(s)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_Toc203487199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738C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0E7108B8" w14:textId="4AFB4E99" w:rsidR="00746F09" w:rsidRDefault="00746F09">
      <w:pPr>
        <w:pStyle w:val="TM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7200" w:history="1">
        <w:r w:rsidRPr="004A3306">
          <w:rPr>
            <w:rStyle w:val="Lienhypertexte"/>
            <w:noProof/>
          </w:rPr>
          <w:t>ARTICLE 4. Paiements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_Toc203487200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738C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21682D93" w14:textId="62303706" w:rsidR="00746F09" w:rsidRDefault="00746F09">
      <w:pPr>
        <w:pStyle w:val="TM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7201" w:history="1">
        <w:r w:rsidRPr="004A3306">
          <w:rPr>
            <w:rStyle w:val="Lienhypertexte"/>
            <w:rFonts w:eastAsia="Arial Unicode MS" w:cs="Tahoma"/>
            <w:noProof/>
          </w:rPr>
          <w:t>ARTICLE 5.</w:t>
        </w:r>
        <w:r w:rsidRPr="004A3306">
          <w:rPr>
            <w:rStyle w:val="Lienhypertexte"/>
            <w:rFonts w:eastAsia="Arial Unicode MS"/>
            <w:noProof/>
          </w:rPr>
          <w:t xml:space="preserve"> Clause environnementale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_Toc203487201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738C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34A912C1" w14:textId="34C2EC50" w:rsidR="00746F09" w:rsidRDefault="00746F09">
      <w:pPr>
        <w:pStyle w:val="TM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7202" w:history="1">
        <w:r w:rsidRPr="004A3306">
          <w:rPr>
            <w:rStyle w:val="Lienhypertexte"/>
            <w:noProof/>
          </w:rPr>
          <w:t>Annexe n</w:t>
        </w:r>
        <w:r w:rsidRPr="004A3306">
          <w:rPr>
            <w:rStyle w:val="Lienhypertexte"/>
            <w:noProof/>
            <w:vertAlign w:val="superscript"/>
          </w:rPr>
          <w:t>o</w:t>
        </w:r>
        <w:r w:rsidRPr="004A3306">
          <w:rPr>
            <w:rStyle w:val="Lienhypertexte"/>
            <w:noProof/>
          </w:rPr>
          <w:t>1 – En cas de groupement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_Toc203487202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738C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55415259" w14:textId="0D996A13" w:rsidR="00746F09" w:rsidRDefault="00746F09">
      <w:pPr>
        <w:pStyle w:val="TM3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7203" w:history="1">
        <w:r w:rsidRPr="004A3306">
          <w:rPr>
            <w:rStyle w:val="Lienhypertexte"/>
            <w:noProof/>
          </w:rPr>
          <w:t>Détail des prestations 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_Toc203487203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738C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4601112D" w14:textId="45CF2A72" w:rsidR="00746F09" w:rsidRDefault="00746F09">
      <w:pPr>
        <w:pStyle w:val="TM3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7204" w:history="1">
        <w:r w:rsidRPr="004A3306">
          <w:rPr>
            <w:rStyle w:val="Lienhypertexte"/>
            <w:noProof/>
          </w:rPr>
          <w:t>Répartition de la rémunération 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_Toc203487204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F738C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011C18A0" w14:textId="456EAFAD" w:rsidR="0024200F" w:rsidRPr="00B64CB1" w:rsidRDefault="00B60E1A" w:rsidP="008511DF">
      <w:pPr>
        <w:pStyle w:val="TM1"/>
        <w:tabs>
          <w:tab w:val="right" w:leader="dot" w:pos="9627"/>
        </w:tabs>
        <w:rPr>
          <w:rFonts w:eastAsia="Arial"/>
          <w:b/>
          <w:bCs/>
          <w:smallCaps/>
          <w:sz w:val="30"/>
          <w:u w:val="single"/>
        </w:rPr>
      </w:pPr>
      <w:r w:rsidRPr="00B64CB1">
        <w:fldChar w:fldCharType="end"/>
      </w:r>
      <w:bookmarkStart w:id="15" w:name="_Toc184978159"/>
      <w:r w:rsidR="0024200F" w:rsidRPr="00B64CB1">
        <w:br w:type="page"/>
      </w:r>
    </w:p>
    <w:p w14:paraId="0EEB687C" w14:textId="4758A407" w:rsidR="00A62BF2" w:rsidRPr="00B64CB1" w:rsidRDefault="001A19CD" w:rsidP="00622C8A">
      <w:pPr>
        <w:pStyle w:val="Titre1"/>
        <w:numPr>
          <w:ilvl w:val="0"/>
          <w:numId w:val="0"/>
        </w:numPr>
        <w:ind w:left="432" w:hanging="432"/>
      </w:pPr>
      <w:bookmarkStart w:id="16" w:name="_Toc203487192"/>
      <w:r w:rsidRPr="00B64CB1">
        <w:lastRenderedPageBreak/>
        <w:t>ARTICLE PREMIER.</w:t>
      </w:r>
      <w:r w:rsidRPr="00B64CB1">
        <w:rPr>
          <w:b w:val="0"/>
          <w:bCs w:val="0"/>
          <w:u w:val="none"/>
        </w:rPr>
        <w:t xml:space="preserve"> </w:t>
      </w:r>
      <w:r w:rsidRPr="00B64CB1">
        <w:t>C</w:t>
      </w:r>
      <w:r w:rsidR="00622C8A" w:rsidRPr="00B64CB1">
        <w:t>ontractant(s</w:t>
      </w:r>
      <w:r w:rsidRPr="00B64CB1">
        <w:t>)</w:t>
      </w:r>
      <w:bookmarkEnd w:id="15"/>
      <w:bookmarkEnd w:id="16"/>
    </w:p>
    <w:p w14:paraId="7814074E" w14:textId="77777777" w:rsidR="00A62BF2" w:rsidRPr="00B64CB1" w:rsidRDefault="001A19CD">
      <w:pPr>
        <w:pStyle w:val="Standard"/>
        <w:spacing w:after="120"/>
        <w:ind w:left="-284"/>
        <w:rPr>
          <w:sz w:val="20"/>
          <w:szCs w:val="20"/>
        </w:rPr>
      </w:pPr>
      <w:r w:rsidRPr="00B64CB1">
        <w:rPr>
          <w:rFonts w:ascii="Wingdings, Symbol" w:hAnsi="Wingdings, Symbol"/>
          <w:sz w:val="20"/>
          <w:szCs w:val="20"/>
        </w:rPr>
        <w:t>q</w:t>
      </w:r>
      <w:r w:rsidRPr="00B64CB1">
        <w:rPr>
          <w:sz w:val="20"/>
          <w:szCs w:val="20"/>
        </w:rPr>
        <w:t xml:space="preserve"> </w:t>
      </w:r>
      <w:r w:rsidRPr="00B64CB1">
        <w:rPr>
          <w:b/>
          <w:sz w:val="20"/>
          <w:szCs w:val="20"/>
        </w:rPr>
        <w:t>Je soussigné,</w:t>
      </w:r>
    </w:p>
    <w:tbl>
      <w:tblPr>
        <w:tblW w:w="951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426"/>
        <w:gridCol w:w="124"/>
        <w:gridCol w:w="746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95"/>
      </w:tblGrid>
      <w:tr w:rsidR="00A62BF2" w:rsidRPr="00B64CB1" w14:paraId="3F4FD3C5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692642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ED939B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449526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1AA599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03BE6394" w14:textId="77777777" w:rsidTr="007609B2">
        <w:trPr>
          <w:trHeight w:val="374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7C09B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3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D0FC3" w14:textId="3D853187" w:rsidR="00A62BF2" w:rsidRPr="00B64CB1" w:rsidRDefault="00FE28D5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P</w:t>
            </w:r>
            <w:r w:rsidR="001A19CD" w:rsidRPr="00B64CB1">
              <w:rPr>
                <w:sz w:val="16"/>
                <w:szCs w:val="22"/>
              </w:rPr>
              <w:t>rénom</w:t>
            </w:r>
            <w:r w:rsidRPr="00B64CB1">
              <w:rPr>
                <w:sz w:val="16"/>
                <w:szCs w:val="22"/>
              </w:rPr>
              <w:t xml:space="preserve"> et nom</w:t>
            </w:r>
            <w:r w:rsidR="001A19CD" w:rsidRPr="00B64CB1">
              <w:rPr>
                <w:sz w:val="16"/>
                <w:szCs w:val="22"/>
              </w:rPr>
              <w:t> :</w:t>
            </w:r>
          </w:p>
        </w:tc>
        <w:tc>
          <w:tcPr>
            <w:tcW w:w="779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6244C" w14:textId="77777777" w:rsidR="00A62BF2" w:rsidRPr="00B64CB1" w:rsidRDefault="00A62BF2">
            <w:pPr>
              <w:pStyle w:val="Standard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5B399F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70E3C6D2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EDDF0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50A5F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B8B3E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D9B439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3D514D45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4F5781" w14:textId="77777777" w:rsidR="00A62BF2" w:rsidRPr="00B64CB1" w:rsidRDefault="00A62BF2">
            <w:pPr>
              <w:pStyle w:val="Standard"/>
              <w:snapToGrid w:val="0"/>
              <w:rPr>
                <w:sz w:val="18"/>
                <w:szCs w:val="22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DCDB63" w14:textId="77777777" w:rsidR="00A62BF2" w:rsidRPr="00B64CB1" w:rsidRDefault="001A19CD">
            <w:pPr>
              <w:pStyle w:val="Standard"/>
              <w:snapToGrid w:val="0"/>
              <w:rPr>
                <w:sz w:val="22"/>
                <w:szCs w:val="22"/>
              </w:rPr>
            </w:pPr>
            <w:r w:rsidRPr="00B64CB1">
              <w:rPr>
                <w:rFonts w:ascii="Wingdings, Symbol" w:hAnsi="Wingdings, Symbol"/>
                <w:sz w:val="20"/>
                <w:szCs w:val="22"/>
              </w:rPr>
              <w:t>q</w:t>
            </w:r>
            <w:r w:rsidRPr="00B64CB1">
              <w:rPr>
                <w:sz w:val="20"/>
                <w:szCs w:val="22"/>
              </w:rPr>
              <w:t xml:space="preserve"> </w:t>
            </w:r>
            <w:r w:rsidRPr="00B64CB1">
              <w:rPr>
                <w:b/>
                <w:sz w:val="20"/>
                <w:szCs w:val="22"/>
              </w:rPr>
              <w:t>Agissant en mon nom personnel</w:t>
            </w:r>
            <w:r w:rsidRPr="00B64CB1">
              <w:rPr>
                <w:sz w:val="20"/>
                <w:szCs w:val="22"/>
              </w:rPr>
              <w:t xml:space="preserve"> ou </w:t>
            </w:r>
            <w:r w:rsidRPr="00B64CB1">
              <w:rPr>
                <w:b/>
                <w:sz w:val="20"/>
                <w:szCs w:val="22"/>
              </w:rPr>
              <w:t>sous le nom de</w:t>
            </w:r>
            <w:r w:rsidRPr="00B64CB1">
              <w:rPr>
                <w:sz w:val="18"/>
                <w:szCs w:val="22"/>
              </w:rPr>
              <w:t> :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D9319F" w14:textId="77777777" w:rsidR="00A62BF2" w:rsidRPr="00B64CB1" w:rsidRDefault="00A62BF2">
            <w:pPr>
              <w:pStyle w:val="Standard"/>
              <w:snapToGrid w:val="0"/>
              <w:rPr>
                <w:sz w:val="18"/>
                <w:szCs w:val="22"/>
              </w:rPr>
            </w:pPr>
          </w:p>
        </w:tc>
      </w:tr>
      <w:tr w:rsidR="00A62BF2" w:rsidRPr="00B64CB1" w14:paraId="5E50622F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0E25DB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F41F1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2165F0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7E75B17D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D37AAE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64006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305B7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1F07A8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09B97882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26F31D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945D2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88286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  <w:p w14:paraId="64780EF8" w14:textId="77777777" w:rsidR="00A62BF2" w:rsidRPr="00B64CB1" w:rsidRDefault="00A62BF2">
            <w:pPr>
              <w:pStyle w:val="Standard"/>
              <w:rPr>
                <w:sz w:val="16"/>
                <w:szCs w:val="22"/>
              </w:rPr>
            </w:pPr>
          </w:p>
          <w:p w14:paraId="6CE33834" w14:textId="77777777" w:rsidR="00A62BF2" w:rsidRPr="00B64CB1" w:rsidRDefault="00A62BF2">
            <w:pPr>
              <w:pStyle w:val="Standard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F0033F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219B79C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50C6EE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C58AC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5146" w:type="dxa"/>
            <w:gridSpan w:val="1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2B1E1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3EADBA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2C3F3B31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9AE25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AF04A" w14:textId="6B14279F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E40501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10CF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A4D04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99FFE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DBB1C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</w:tr>
      <w:tr w:rsidR="00A62BF2" w:rsidRPr="00B64CB1" w14:paraId="5A0609A7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CE86DE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8B1BD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77740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56B90D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49156136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AD3505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7C320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59950" w14:textId="77777777" w:rsidR="00A62BF2" w:rsidRPr="00B64CB1" w:rsidRDefault="00A62BF2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B7611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</w:tr>
      <w:tr w:rsidR="00A62BF2" w:rsidRPr="00B64CB1" w14:paraId="63BF2B8F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3F3FFD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6B1EB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92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43227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E4DB56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4F90C0B3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F70B6E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7E45D1" w14:textId="77777777" w:rsidR="00A62BF2" w:rsidRPr="00B64CB1" w:rsidRDefault="001A19CD">
            <w:pPr>
              <w:pStyle w:val="Standard"/>
              <w:snapToGrid w:val="0"/>
              <w:rPr>
                <w:sz w:val="22"/>
                <w:szCs w:val="22"/>
              </w:rPr>
            </w:pPr>
            <w:r w:rsidRPr="00B64CB1">
              <w:rPr>
                <w:rFonts w:ascii="Wingdings, Symbol" w:hAnsi="Wingdings, Symbol"/>
                <w:sz w:val="20"/>
                <w:szCs w:val="22"/>
              </w:rPr>
              <w:t>q</w:t>
            </w:r>
            <w:r w:rsidRPr="00B64CB1">
              <w:rPr>
                <w:sz w:val="20"/>
                <w:szCs w:val="22"/>
              </w:rPr>
              <w:t xml:space="preserve"> </w:t>
            </w:r>
            <w:r w:rsidRPr="00B64CB1">
              <w:rPr>
                <w:b/>
                <w:sz w:val="20"/>
                <w:szCs w:val="22"/>
              </w:rPr>
              <w:t>Agissant pour le nom et le compte de la Société</w:t>
            </w:r>
            <w:r w:rsidRPr="00B64CB1">
              <w:rPr>
                <w:sz w:val="20"/>
                <w:szCs w:val="22"/>
              </w:rPr>
              <w:t xml:space="preserve"> : </w:t>
            </w:r>
            <w:r w:rsidRPr="00B64CB1">
              <w:rPr>
                <w:sz w:val="18"/>
                <w:szCs w:val="22"/>
              </w:rPr>
              <w:t>(intitulé complet et forme juridique de la société)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492802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425DA152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3D630C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DC342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08BD94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4EA6F796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02965E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F43E2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BDD44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943AF8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6FD0EE4E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7517DF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66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1B2D0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Au capital de :</w:t>
            </w:r>
          </w:p>
        </w:tc>
        <w:tc>
          <w:tcPr>
            <w:tcW w:w="7671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57F25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7BA760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2B0E7DAC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531DC6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9FD16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F0BC2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52F85B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7A91E27B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F7F551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66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B095A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Ayant son siège à :</w:t>
            </w:r>
          </w:p>
        </w:tc>
        <w:tc>
          <w:tcPr>
            <w:tcW w:w="7671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2B53D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  <w:p w14:paraId="5DB970AD" w14:textId="77777777" w:rsidR="00A62BF2" w:rsidRPr="00B64CB1" w:rsidRDefault="00A62BF2" w:rsidP="005D356C">
            <w:pPr>
              <w:pStyle w:val="Standard"/>
              <w:shd w:val="clear" w:color="auto" w:fill="DEEAF6" w:themeFill="accent5" w:themeFillTint="33"/>
              <w:rPr>
                <w:sz w:val="16"/>
                <w:szCs w:val="22"/>
              </w:rPr>
            </w:pPr>
          </w:p>
          <w:p w14:paraId="2E24969C" w14:textId="77777777" w:rsidR="00A62BF2" w:rsidRPr="00B64CB1" w:rsidRDefault="00A62BF2">
            <w:pPr>
              <w:pStyle w:val="Standard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B29884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5A3C9B7D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AA836A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067BB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514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82BD4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56350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17C9872A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25FDB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390F3" w14:textId="051D4F9C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E40501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CA5F3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5735CA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77067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60207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</w:tr>
      <w:tr w:rsidR="00A62BF2" w:rsidRPr="00B64CB1" w14:paraId="3C33165C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531041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357B7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8F9F8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4A8DE9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3C3F4D1C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EDA4D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A52CE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77C3B" w14:textId="77777777" w:rsidR="00A62BF2" w:rsidRPr="00B64CB1" w:rsidRDefault="00A62BF2">
            <w:pPr>
              <w:pStyle w:val="Standard"/>
              <w:snapToGrid w:val="0"/>
              <w:spacing w:before="20"/>
              <w:jc w:val="both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55C3A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</w:tr>
      <w:tr w:rsidR="00A62BF2" w:rsidRPr="00B64CB1" w14:paraId="1AE0E874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7DFF9D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41F12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8EB1A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901E2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1F44CD11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426569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393A9F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8AB88F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D714C6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0F6B05FE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7BD68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29CBE" w14:textId="4DF7D0EB" w:rsidR="00A62BF2" w:rsidRPr="00B64CB1" w:rsidRDefault="001A19CD">
            <w:pPr>
              <w:pStyle w:val="Standard"/>
              <w:snapToGrid w:val="0"/>
              <w:spacing w:before="4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D04A81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identité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établissement</w:t>
            </w:r>
            <w:r w:rsidR="00D04A81" w:rsidRPr="00B64CB1">
              <w:rPr>
                <w:sz w:val="16"/>
                <w:szCs w:val="22"/>
              </w:rPr>
              <w:t xml:space="preserve"> </w:t>
            </w:r>
            <w:r w:rsidRPr="00B64CB1">
              <w:rPr>
                <w:sz w:val="16"/>
                <w:szCs w:val="22"/>
              </w:rPr>
              <w:t>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3DD5F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04FC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1034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74B9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B3A9E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48EA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23D1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D943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AB53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6557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9C4A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AB96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8544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50A4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28C06E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</w:tr>
      <w:tr w:rsidR="00A62BF2" w:rsidRPr="00B64CB1" w14:paraId="798E8A87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D1A66F" w14:textId="77777777" w:rsidR="00A62BF2" w:rsidRPr="00B64CB1" w:rsidRDefault="00A62BF2">
            <w:pPr>
              <w:pStyle w:val="Standard"/>
              <w:keepNext/>
              <w:snapToGrid w:val="0"/>
              <w:rPr>
                <w:sz w:val="16"/>
                <w:szCs w:val="22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ABCE6" w14:textId="77777777" w:rsidR="00A62BF2" w:rsidRPr="00B64CB1" w:rsidRDefault="00A62BF2">
            <w:pPr>
              <w:pStyle w:val="Standard"/>
              <w:keepNext/>
              <w:snapToGrid w:val="0"/>
              <w:rPr>
                <w:sz w:val="16"/>
                <w:szCs w:val="22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DB5D2" w14:textId="77777777" w:rsidR="00A62BF2" w:rsidRPr="00B64CB1" w:rsidRDefault="00A62BF2">
            <w:pPr>
              <w:pStyle w:val="Standard"/>
              <w:keepNext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151334" w14:textId="77777777" w:rsidR="00A62BF2" w:rsidRPr="00B64CB1" w:rsidRDefault="00A62BF2">
            <w:pPr>
              <w:pStyle w:val="Standard"/>
              <w:keepNext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778580EA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6558A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7B39A" w14:textId="79E00A09" w:rsidR="00A62BF2" w:rsidRPr="00B64CB1" w:rsidRDefault="001A19CD">
            <w:pPr>
              <w:pStyle w:val="Standard"/>
              <w:snapToGrid w:val="0"/>
              <w:spacing w:before="40"/>
              <w:rPr>
                <w:sz w:val="22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622C8A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 xml:space="preserve">inscription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répertoire des métiers </w:t>
            </w:r>
            <w:r w:rsidRPr="00B64CB1">
              <w:rPr>
                <w:b/>
                <w:sz w:val="16"/>
                <w:szCs w:val="22"/>
              </w:rPr>
              <w:t>ou</w:t>
            </w:r>
            <w:r w:rsidRPr="00B64CB1">
              <w:rPr>
                <w:sz w:val="16"/>
                <w:szCs w:val="22"/>
              </w:rPr>
              <w:t xml:space="preserve">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1CAD3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4EDD1E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</w:tr>
      <w:tr w:rsidR="00A62BF2" w:rsidRPr="00B64CB1" w14:paraId="335903F5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AF99FA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B2E729" w14:textId="77777777" w:rsidR="00A62BF2" w:rsidRPr="00B64CB1" w:rsidRDefault="00A62BF2">
            <w:pPr>
              <w:pStyle w:val="Standard"/>
              <w:keepNext/>
              <w:snapToGrid w:val="0"/>
              <w:rPr>
                <w:sz w:val="16"/>
                <w:szCs w:val="22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5AD37C" w14:textId="77777777" w:rsidR="00A62BF2" w:rsidRPr="00B64CB1" w:rsidRDefault="00A62BF2">
            <w:pPr>
              <w:pStyle w:val="Standard"/>
              <w:keepNext/>
              <w:snapToGrid w:val="0"/>
              <w:rPr>
                <w:sz w:val="16"/>
                <w:szCs w:val="22"/>
              </w:rPr>
            </w:pPr>
          </w:p>
        </w:tc>
        <w:tc>
          <w:tcPr>
            <w:tcW w:w="9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FE960" w14:textId="77777777" w:rsidR="00A62BF2" w:rsidRPr="00B64CB1" w:rsidRDefault="00A62BF2">
            <w:pPr>
              <w:pStyle w:val="Standard"/>
              <w:keepNext/>
              <w:snapToGrid w:val="0"/>
              <w:rPr>
                <w:sz w:val="16"/>
                <w:szCs w:val="22"/>
              </w:rPr>
            </w:pPr>
          </w:p>
        </w:tc>
      </w:tr>
    </w:tbl>
    <w:p w14:paraId="78F9A00C" w14:textId="51292F8B" w:rsidR="00A62BF2" w:rsidRPr="00B64CB1" w:rsidRDefault="001A19CD" w:rsidP="00334AC8">
      <w:pPr>
        <w:pStyle w:val="Standard"/>
        <w:spacing w:before="120" w:after="120"/>
        <w:ind w:left="-284"/>
        <w:rPr>
          <w:sz w:val="20"/>
          <w:szCs w:val="20"/>
        </w:rPr>
      </w:pPr>
      <w:r w:rsidRPr="00B64CB1">
        <w:rPr>
          <w:rFonts w:ascii="Wingdings, Symbol" w:hAnsi="Wingdings, Symbol"/>
          <w:sz w:val="20"/>
          <w:szCs w:val="20"/>
        </w:rPr>
        <w:t>q</w:t>
      </w:r>
      <w:r w:rsidR="00D04A81" w:rsidRPr="00B64CB1">
        <w:rPr>
          <w:sz w:val="20"/>
          <w:szCs w:val="20"/>
        </w:rPr>
        <w:t xml:space="preserve"> </w:t>
      </w:r>
      <w:r w:rsidRPr="00B64CB1">
        <w:rPr>
          <w:b/>
          <w:sz w:val="20"/>
          <w:szCs w:val="20"/>
        </w:rPr>
        <w:t>Nous soussignés,</w:t>
      </w:r>
    </w:p>
    <w:tbl>
      <w:tblPr>
        <w:tblW w:w="951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95"/>
      </w:tblGrid>
      <w:tr w:rsidR="00A62BF2" w:rsidRPr="00B64CB1" w14:paraId="4850C8FD" w14:textId="77777777" w:rsidTr="007609B2">
        <w:trPr>
          <w:jc w:val="center"/>
        </w:trPr>
        <w:tc>
          <w:tcPr>
            <w:tcW w:w="9519" w:type="dxa"/>
            <w:gridSpan w:val="31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DE898" w14:textId="77777777" w:rsidR="00A62BF2" w:rsidRPr="00B64CB1" w:rsidRDefault="001A19CD">
            <w:pPr>
              <w:pStyle w:val="Standard"/>
              <w:snapToGrid w:val="0"/>
              <w:jc w:val="center"/>
              <w:rPr>
                <w:b/>
                <w:sz w:val="22"/>
                <w:szCs w:val="22"/>
              </w:rPr>
            </w:pPr>
            <w:r w:rsidRPr="00B64CB1">
              <w:rPr>
                <w:b/>
                <w:sz w:val="22"/>
                <w:szCs w:val="22"/>
              </w:rPr>
              <w:t>Cotraitant 1</w:t>
            </w:r>
          </w:p>
        </w:tc>
      </w:tr>
      <w:tr w:rsidR="00A62BF2" w:rsidRPr="00B64CB1" w14:paraId="67A4DFEF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3B6D79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470" w:type="dxa"/>
            <w:gridSpan w:val="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E3937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862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9C6A1C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9F8B04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29E6BBBB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2FB89A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9D18D" w14:textId="308423AA" w:rsidR="00A62BF2" w:rsidRPr="00B64CB1" w:rsidRDefault="00622C8A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P</w:t>
            </w:r>
            <w:r w:rsidR="001A19CD" w:rsidRPr="00B64CB1">
              <w:rPr>
                <w:sz w:val="16"/>
                <w:szCs w:val="22"/>
              </w:rPr>
              <w:t>rénom</w:t>
            </w:r>
            <w:r w:rsidRPr="00B64CB1">
              <w:rPr>
                <w:sz w:val="16"/>
                <w:szCs w:val="22"/>
              </w:rPr>
              <w:t xml:space="preserve"> et nom</w:t>
            </w:r>
            <w:r w:rsidR="001A19CD" w:rsidRPr="00B64CB1">
              <w:rPr>
                <w:sz w:val="16"/>
                <w:szCs w:val="22"/>
              </w:rPr>
              <w:t>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42106" w14:textId="77777777" w:rsidR="00A62BF2" w:rsidRPr="00B64CB1" w:rsidRDefault="00A62BF2">
            <w:pPr>
              <w:pStyle w:val="Standard"/>
              <w:rPr>
                <w:sz w:val="16"/>
                <w:szCs w:val="22"/>
              </w:rPr>
            </w:pPr>
          </w:p>
          <w:p w14:paraId="3A6C2D86" w14:textId="6FDAB1CE" w:rsidR="005D356C" w:rsidRPr="00B64CB1" w:rsidRDefault="005D356C">
            <w:pPr>
              <w:pStyle w:val="Standard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1B505C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6342A675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BCB467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18120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37AD2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ABAE17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0359E61E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F8CB3F" w14:textId="77777777" w:rsidR="00A62BF2" w:rsidRPr="00B64CB1" w:rsidRDefault="00A62BF2">
            <w:pPr>
              <w:pStyle w:val="Standard"/>
              <w:snapToGrid w:val="0"/>
              <w:rPr>
                <w:sz w:val="18"/>
                <w:szCs w:val="22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99E336" w14:textId="77777777" w:rsidR="00A62BF2" w:rsidRPr="00B64CB1" w:rsidRDefault="001A19CD">
            <w:pPr>
              <w:pStyle w:val="Standard"/>
              <w:snapToGrid w:val="0"/>
              <w:rPr>
                <w:sz w:val="22"/>
                <w:szCs w:val="22"/>
              </w:rPr>
            </w:pPr>
            <w:r w:rsidRPr="00B64CB1">
              <w:rPr>
                <w:rFonts w:ascii="Wingdings, Symbol" w:hAnsi="Wingdings, Symbol"/>
                <w:sz w:val="20"/>
                <w:szCs w:val="22"/>
              </w:rPr>
              <w:t>q</w:t>
            </w:r>
            <w:r w:rsidRPr="00B64CB1">
              <w:rPr>
                <w:sz w:val="20"/>
                <w:szCs w:val="22"/>
              </w:rPr>
              <w:t xml:space="preserve"> </w:t>
            </w:r>
            <w:r w:rsidRPr="00B64CB1">
              <w:rPr>
                <w:b/>
                <w:sz w:val="20"/>
                <w:szCs w:val="22"/>
              </w:rPr>
              <w:t>Agissant en mon nom personnel</w:t>
            </w:r>
            <w:r w:rsidRPr="00B64CB1">
              <w:rPr>
                <w:sz w:val="20"/>
                <w:szCs w:val="22"/>
              </w:rPr>
              <w:t xml:space="preserve"> ou </w:t>
            </w:r>
            <w:r w:rsidRPr="00B64CB1">
              <w:rPr>
                <w:b/>
                <w:sz w:val="20"/>
                <w:szCs w:val="22"/>
              </w:rPr>
              <w:t>sous le nom de</w:t>
            </w:r>
            <w:r w:rsidRPr="00B64CB1">
              <w:rPr>
                <w:sz w:val="18"/>
                <w:szCs w:val="22"/>
              </w:rPr>
              <w:t> :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AE78B8" w14:textId="77777777" w:rsidR="00A62BF2" w:rsidRPr="00B64CB1" w:rsidRDefault="00A62BF2">
            <w:pPr>
              <w:pStyle w:val="Standard"/>
              <w:snapToGrid w:val="0"/>
              <w:rPr>
                <w:sz w:val="18"/>
                <w:szCs w:val="22"/>
              </w:rPr>
            </w:pPr>
          </w:p>
        </w:tc>
      </w:tr>
      <w:tr w:rsidR="00A62BF2" w:rsidRPr="00B64CB1" w14:paraId="59BD4C04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DDB40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FA9E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35384B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4B51A428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A2D30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46E51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8F82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6420F7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6B47FB03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13794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FB3F2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6EBA8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  <w:p w14:paraId="0E3AB4BA" w14:textId="77777777" w:rsidR="00A62BF2" w:rsidRPr="00B64CB1" w:rsidRDefault="00A62BF2">
            <w:pPr>
              <w:pStyle w:val="Standard"/>
              <w:rPr>
                <w:sz w:val="16"/>
                <w:szCs w:val="22"/>
              </w:rPr>
            </w:pPr>
          </w:p>
          <w:p w14:paraId="7D3400EF" w14:textId="77777777" w:rsidR="00A62BF2" w:rsidRPr="00B64CB1" w:rsidRDefault="00A62BF2">
            <w:pPr>
              <w:pStyle w:val="Standard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4C7F6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65EA7575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758957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2B42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514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55AE9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5D7F5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69FA9A4B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A8EF5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263F2" w14:textId="61C95E74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E40501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133A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564C82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1C05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FD7EE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</w:tr>
      <w:tr w:rsidR="00A62BF2" w:rsidRPr="00B64CB1" w14:paraId="4DD40DCC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FE0D95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BDAE8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9BE97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1653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1A83C0F2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2234C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ED4A9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13D99" w14:textId="77777777" w:rsidR="00A62BF2" w:rsidRPr="00B64CB1" w:rsidRDefault="00A62BF2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E4E72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</w:tr>
      <w:tr w:rsidR="00A62BF2" w:rsidRPr="00B64CB1" w14:paraId="69952FA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8DC33A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77492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92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FB91E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D7097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6C014E5F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5177CE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6DC96B" w14:textId="77777777" w:rsidR="00A62BF2" w:rsidRPr="00B64CB1" w:rsidRDefault="001A19CD">
            <w:pPr>
              <w:pStyle w:val="Standard"/>
              <w:snapToGrid w:val="0"/>
              <w:rPr>
                <w:sz w:val="22"/>
                <w:szCs w:val="22"/>
              </w:rPr>
            </w:pPr>
            <w:r w:rsidRPr="00B64CB1">
              <w:rPr>
                <w:rFonts w:ascii="Wingdings, Symbol" w:hAnsi="Wingdings, Symbol"/>
                <w:sz w:val="20"/>
                <w:szCs w:val="22"/>
              </w:rPr>
              <w:t>q</w:t>
            </w:r>
            <w:r w:rsidRPr="00B64CB1">
              <w:rPr>
                <w:sz w:val="20"/>
                <w:szCs w:val="22"/>
              </w:rPr>
              <w:t xml:space="preserve"> </w:t>
            </w:r>
            <w:r w:rsidRPr="00B64CB1">
              <w:rPr>
                <w:b/>
                <w:sz w:val="20"/>
                <w:szCs w:val="22"/>
              </w:rPr>
              <w:t>Agissant pour le nom et le compte de la Société</w:t>
            </w:r>
            <w:r w:rsidRPr="00B64CB1">
              <w:rPr>
                <w:sz w:val="20"/>
                <w:szCs w:val="22"/>
              </w:rPr>
              <w:t xml:space="preserve"> : </w:t>
            </w:r>
            <w:r w:rsidRPr="00B64CB1">
              <w:rPr>
                <w:sz w:val="18"/>
                <w:szCs w:val="22"/>
              </w:rPr>
              <w:t>(intitulé complet et forme juridique de la société)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D4CE75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5EB60D2D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28739F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85DD2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6430EF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292C713B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2454B6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28A08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62C6D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E30B12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5B790375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00A70C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53D32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965BA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20841C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2FCD317B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867ED0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BCD3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BFCFC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E5391E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213193AB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EFFFA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F2D1E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2992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  <w:p w14:paraId="4AD5F721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  <w:p w14:paraId="0D7699CA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F683F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14C56E37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FAC10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C862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2969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985A1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C154D8C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21F47E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D6EAD" w14:textId="2DF31F26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E40501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BA1B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F7AC2B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4BA6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C0A20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05AB42D7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4CCDB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C1DB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C356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EA181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2DB20D14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2FD7B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38EBA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74A17" w14:textId="77777777" w:rsidR="00A62BF2" w:rsidRPr="00B64CB1" w:rsidRDefault="00A62BF2">
            <w:pPr>
              <w:pStyle w:val="Standard"/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222A0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4422227B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C924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3A73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306D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8ACE8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2788B6B4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9191D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93BD3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CDD88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F91AE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1E3DC74B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D5DB2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43C42" w14:textId="10D147B7" w:rsidR="00A62BF2" w:rsidRPr="00B64CB1" w:rsidRDefault="001A19CD">
            <w:pPr>
              <w:pStyle w:val="Standard"/>
              <w:snapToGrid w:val="0"/>
              <w:spacing w:before="4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622C8A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identité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87D7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19DF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4CF0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6833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51985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0C7C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DDE0F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CD683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E6377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A9A15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5E6E7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80C8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4698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0865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CF1AA3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41D03731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134730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EC617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24F66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4CDD3E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A62BF2" w:rsidRPr="00B64CB1" w14:paraId="31955E87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E217F5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E04F1" w14:textId="1AC47A11" w:rsidR="00A62BF2" w:rsidRPr="00B64CB1" w:rsidRDefault="001A19CD">
            <w:pPr>
              <w:pStyle w:val="Standard"/>
              <w:snapToGrid w:val="0"/>
              <w:spacing w:before="4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622C8A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 xml:space="preserve">inscription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répertoire des métiers </w:t>
            </w:r>
            <w:r w:rsidRPr="00B64CB1">
              <w:rPr>
                <w:b/>
                <w:sz w:val="16"/>
                <w:szCs w:val="22"/>
              </w:rPr>
              <w:t>ou</w:t>
            </w:r>
            <w:r w:rsidRPr="00B64CB1">
              <w:rPr>
                <w:sz w:val="16"/>
                <w:szCs w:val="22"/>
              </w:rPr>
              <w:t xml:space="preserve">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083F8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63829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7D426762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58370F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45285F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2A89E5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9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F8F7AD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77851C00" w14:textId="77777777" w:rsidR="00A62BF2" w:rsidRPr="00B64CB1" w:rsidRDefault="00A62BF2">
      <w:pPr>
        <w:pStyle w:val="Standard"/>
        <w:pageBreakBefore/>
        <w:jc w:val="both"/>
        <w:rPr>
          <w:sz w:val="16"/>
        </w:rPr>
      </w:pPr>
    </w:p>
    <w:tbl>
      <w:tblPr>
        <w:tblW w:w="951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95"/>
      </w:tblGrid>
      <w:tr w:rsidR="00A62BF2" w:rsidRPr="00B64CB1" w14:paraId="5C3C2CD0" w14:textId="77777777" w:rsidTr="007609B2">
        <w:trPr>
          <w:jc w:val="center"/>
        </w:trPr>
        <w:tc>
          <w:tcPr>
            <w:tcW w:w="9519" w:type="dxa"/>
            <w:gridSpan w:val="31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02083" w14:textId="77777777" w:rsidR="00A62BF2" w:rsidRPr="00B64CB1" w:rsidRDefault="001A19CD">
            <w:pPr>
              <w:pStyle w:val="Standard"/>
              <w:snapToGrid w:val="0"/>
              <w:jc w:val="center"/>
              <w:rPr>
                <w:b/>
              </w:rPr>
            </w:pPr>
            <w:r w:rsidRPr="00B64CB1">
              <w:rPr>
                <w:b/>
              </w:rPr>
              <w:t>Cotraitant 2</w:t>
            </w:r>
          </w:p>
        </w:tc>
      </w:tr>
      <w:tr w:rsidR="00A62BF2" w:rsidRPr="00B64CB1" w14:paraId="1496C42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8FFEA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2842E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9A63C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3231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17C4C5DC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EF39D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A1597" w14:textId="3BC201B0" w:rsidR="00A62BF2" w:rsidRPr="00B64CB1" w:rsidRDefault="00622C8A">
            <w:pPr>
              <w:pStyle w:val="Standard"/>
              <w:snapToGrid w:val="0"/>
              <w:rPr>
                <w:sz w:val="18"/>
              </w:rPr>
            </w:pPr>
            <w:r w:rsidRPr="00B64CB1">
              <w:rPr>
                <w:sz w:val="18"/>
              </w:rPr>
              <w:t>P</w:t>
            </w:r>
            <w:r w:rsidR="001A19CD" w:rsidRPr="00B64CB1">
              <w:rPr>
                <w:sz w:val="18"/>
              </w:rPr>
              <w:t>rénom</w:t>
            </w:r>
            <w:r w:rsidRPr="00B64CB1">
              <w:rPr>
                <w:sz w:val="18"/>
              </w:rPr>
              <w:t xml:space="preserve"> et nom</w:t>
            </w:r>
            <w:r w:rsidR="001A19CD" w:rsidRPr="00B64CB1">
              <w:rPr>
                <w:sz w:val="18"/>
              </w:rPr>
              <w:t>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46A3C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  <w:p w14:paraId="252C57AF" w14:textId="7F40E3E9" w:rsidR="00E40501" w:rsidRPr="00B64CB1" w:rsidRDefault="00E40501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2C9E6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552C635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E73B7F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2684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7506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6516E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77B28B4E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EB44F7" w14:textId="77777777" w:rsidR="00A62BF2" w:rsidRPr="00B64CB1" w:rsidRDefault="00A62BF2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C17B18" w14:textId="77777777" w:rsidR="00A62BF2" w:rsidRPr="00B64CB1" w:rsidRDefault="001A19CD">
            <w:pPr>
              <w:pStyle w:val="Standard"/>
              <w:snapToGrid w:val="0"/>
              <w:rPr>
                <w:sz w:val="20"/>
                <w:szCs w:val="22"/>
              </w:rPr>
            </w:pPr>
            <w:r w:rsidRPr="00B64CB1">
              <w:rPr>
                <w:rFonts w:ascii="Wingdings, Symbol" w:hAnsi="Wingdings, Symbol"/>
                <w:sz w:val="20"/>
                <w:szCs w:val="22"/>
              </w:rPr>
              <w:t>q</w:t>
            </w:r>
            <w:r w:rsidRPr="00B64CB1">
              <w:rPr>
                <w:sz w:val="20"/>
                <w:szCs w:val="22"/>
              </w:rPr>
              <w:t xml:space="preserve"> </w:t>
            </w:r>
            <w:r w:rsidRPr="00B64CB1">
              <w:rPr>
                <w:b/>
                <w:sz w:val="20"/>
                <w:szCs w:val="22"/>
              </w:rPr>
              <w:t>Agissant en mon nom personnel</w:t>
            </w:r>
            <w:r w:rsidRPr="00B64CB1">
              <w:rPr>
                <w:sz w:val="20"/>
                <w:szCs w:val="22"/>
              </w:rPr>
              <w:t xml:space="preserve"> ou </w:t>
            </w:r>
            <w:r w:rsidRPr="00B64CB1">
              <w:rPr>
                <w:b/>
                <w:sz w:val="20"/>
                <w:szCs w:val="22"/>
              </w:rPr>
              <w:t>sous le nom de</w:t>
            </w:r>
            <w:r w:rsidRPr="00B64CB1">
              <w:rPr>
                <w:sz w:val="20"/>
                <w:szCs w:val="22"/>
              </w:rPr>
              <w:t> :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9C0682" w14:textId="77777777" w:rsidR="00A62BF2" w:rsidRPr="00B64CB1" w:rsidRDefault="00A62BF2">
            <w:pPr>
              <w:pStyle w:val="Standard"/>
              <w:snapToGrid w:val="0"/>
              <w:rPr>
                <w:sz w:val="20"/>
              </w:rPr>
            </w:pPr>
          </w:p>
        </w:tc>
      </w:tr>
      <w:tr w:rsidR="00A62BF2" w:rsidRPr="00B64CB1" w14:paraId="0789B12C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9726A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1823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DC893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3E0D080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5E877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F35E5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37A5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B9480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55BC8D16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F9426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5C8DB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7460F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  <w:p w14:paraId="0A3798C0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  <w:p w14:paraId="1A9BC881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67AF4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84A6E95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7D71B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0427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27F9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6470D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14A44F3D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81089F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481F8" w14:textId="190080B4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5D356C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AE88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665570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 w:rsidRPr="00B64CB1">
              <w:rPr>
                <w:sz w:val="16"/>
                <w:szCs w:val="22"/>
              </w:rPr>
              <w:t>Fax </w:t>
            </w:r>
            <w:r w:rsidRPr="00B64CB1">
              <w:rPr>
                <w:sz w:val="18"/>
              </w:rPr>
              <w:t>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8627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17084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49FFF375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8099F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0A66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B898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77623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099285B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2BA5AB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F8CFA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03667" w14:textId="77777777" w:rsidR="00A62BF2" w:rsidRPr="00B64CB1" w:rsidRDefault="00A62BF2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43D04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339C93CB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ADDD5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1018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2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3D8B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4CD53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3D1E4CFB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EB36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955C66" w14:textId="77777777" w:rsidR="00A62BF2" w:rsidRPr="00B64CB1" w:rsidRDefault="001A19CD">
            <w:pPr>
              <w:pStyle w:val="Standard"/>
              <w:snapToGrid w:val="0"/>
              <w:rPr>
                <w:sz w:val="20"/>
                <w:szCs w:val="20"/>
              </w:rPr>
            </w:pPr>
            <w:r w:rsidRPr="00B64CB1">
              <w:rPr>
                <w:rFonts w:ascii="Wingdings, Symbol" w:hAnsi="Wingdings, Symbol"/>
                <w:sz w:val="20"/>
                <w:szCs w:val="20"/>
              </w:rPr>
              <w:t>q</w:t>
            </w:r>
            <w:r w:rsidRPr="00B64CB1">
              <w:rPr>
                <w:sz w:val="20"/>
                <w:szCs w:val="20"/>
              </w:rPr>
              <w:t xml:space="preserve"> </w:t>
            </w:r>
            <w:r w:rsidRPr="00B64CB1">
              <w:rPr>
                <w:b/>
                <w:sz w:val="20"/>
                <w:szCs w:val="20"/>
              </w:rPr>
              <w:t>Agissant pour le nom et le compte de la Société</w:t>
            </w:r>
            <w:r w:rsidRPr="00B64CB1">
              <w:rPr>
                <w:sz w:val="20"/>
                <w:szCs w:val="20"/>
              </w:rPr>
              <w:t xml:space="preserve"> : </w:t>
            </w:r>
            <w:r w:rsidRPr="00B64CB1">
              <w:rPr>
                <w:sz w:val="18"/>
                <w:szCs w:val="18"/>
              </w:rPr>
              <w:t>(intitulé complet et forme juridique de la société)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0670B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1B0917B7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7C1DB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DAC5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1A10F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73BAFFA7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DF8E7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8390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183C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0A7F1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7CAEA97B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EEA99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C2247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BC84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6EEE0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7FC14924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A8DF3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789C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CB65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ABD96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7CF4F3C6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1FF7C5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106A0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7FB9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  <w:p w14:paraId="30094A1A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  <w:p w14:paraId="6F6C9C30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0C7F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05A26D9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38DBF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BF92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17C1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B2906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7CB2F17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90F02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8FCA7" w14:textId="5D2F04DE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5D356C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172A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F83E4B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AA3F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F19AC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503BB697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DA5B2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799D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4DF0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ED3CA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78D5E6B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D8B15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86BCA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BF0A9" w14:textId="77777777" w:rsidR="00A62BF2" w:rsidRPr="00B64CB1" w:rsidRDefault="00A62BF2">
            <w:pPr>
              <w:pStyle w:val="Standard"/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7C59C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282D3BF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6C060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F847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8DDB5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5E4FE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6FEEE790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618EA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A9768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35E4A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92987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60891CDD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66837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8D063" w14:textId="50192BD3" w:rsidR="00A62BF2" w:rsidRPr="00B64CB1" w:rsidRDefault="001A19CD">
            <w:pPr>
              <w:pStyle w:val="Standard"/>
              <w:snapToGrid w:val="0"/>
              <w:spacing w:before="4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622C8A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identité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F279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F1D48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320EE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3392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38BB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2E3EF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F317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9CD25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FC447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9CEB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BB35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C1CA5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3D26F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CED2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1C7C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560F6505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53DC1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EC511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B009B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731593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A62BF2" w:rsidRPr="00B64CB1" w14:paraId="65B722E4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A348A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64432" w14:textId="231FFCDC" w:rsidR="00A62BF2" w:rsidRPr="00B64CB1" w:rsidRDefault="001A19CD">
            <w:pPr>
              <w:pStyle w:val="Standard"/>
              <w:snapToGrid w:val="0"/>
              <w:spacing w:before="4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622C8A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 xml:space="preserve">inscription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répertoire des métiers </w:t>
            </w:r>
            <w:r w:rsidRPr="00B64CB1">
              <w:rPr>
                <w:b/>
                <w:sz w:val="16"/>
                <w:szCs w:val="22"/>
              </w:rPr>
              <w:t>ou</w:t>
            </w:r>
            <w:r w:rsidRPr="00B64CB1">
              <w:rPr>
                <w:sz w:val="16"/>
                <w:szCs w:val="22"/>
              </w:rPr>
              <w:t xml:space="preserve">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307BB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1C7B68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5036F7DF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C2641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858E7B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B7E843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9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563B8A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67CFFE93" w14:textId="77777777" w:rsidR="00A62BF2" w:rsidRPr="00B64CB1" w:rsidRDefault="00A62BF2" w:rsidP="00E40501"/>
    <w:tbl>
      <w:tblPr>
        <w:tblW w:w="951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95"/>
      </w:tblGrid>
      <w:tr w:rsidR="00A62BF2" w:rsidRPr="00B64CB1" w14:paraId="3B0158E6" w14:textId="77777777" w:rsidTr="007609B2">
        <w:trPr>
          <w:jc w:val="center"/>
        </w:trPr>
        <w:tc>
          <w:tcPr>
            <w:tcW w:w="9519" w:type="dxa"/>
            <w:gridSpan w:val="31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64211" w14:textId="77777777" w:rsidR="00A62BF2" w:rsidRPr="00B64CB1" w:rsidRDefault="001A19CD">
            <w:pPr>
              <w:pStyle w:val="Standard"/>
              <w:snapToGrid w:val="0"/>
              <w:jc w:val="center"/>
              <w:rPr>
                <w:b/>
              </w:rPr>
            </w:pPr>
            <w:r w:rsidRPr="00B64CB1">
              <w:rPr>
                <w:b/>
              </w:rPr>
              <w:t>Cotraitant 3</w:t>
            </w:r>
          </w:p>
        </w:tc>
      </w:tr>
      <w:tr w:rsidR="00A62BF2" w:rsidRPr="00B64CB1" w14:paraId="68ECD477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BC376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A6986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31786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E561F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28B2E99B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9FC3D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96E3D" w14:textId="7B90E770" w:rsidR="00A62BF2" w:rsidRPr="00B64CB1" w:rsidRDefault="00622C8A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P</w:t>
            </w:r>
            <w:r w:rsidR="001A19CD" w:rsidRPr="00B64CB1">
              <w:rPr>
                <w:sz w:val="16"/>
                <w:szCs w:val="22"/>
              </w:rPr>
              <w:t>rénom</w:t>
            </w:r>
            <w:r w:rsidRPr="00B64CB1">
              <w:rPr>
                <w:sz w:val="16"/>
                <w:szCs w:val="22"/>
              </w:rPr>
              <w:t xml:space="preserve"> et nom</w:t>
            </w:r>
            <w:r w:rsidR="001A19CD" w:rsidRPr="00B64CB1">
              <w:rPr>
                <w:sz w:val="16"/>
                <w:szCs w:val="22"/>
              </w:rPr>
              <w:t>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AC8F5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  <w:p w14:paraId="4FCDF872" w14:textId="481C8518" w:rsidR="00E40501" w:rsidRPr="00B64CB1" w:rsidRDefault="00E40501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C110E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C11CB69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B897C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4920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2E87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BFEF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A3E9173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54805" w14:textId="77777777" w:rsidR="00A62BF2" w:rsidRPr="00B64CB1" w:rsidRDefault="00A62BF2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98CF99" w14:textId="77777777" w:rsidR="00A62BF2" w:rsidRPr="00B64CB1" w:rsidRDefault="001A19CD">
            <w:pPr>
              <w:pStyle w:val="Standard"/>
              <w:snapToGrid w:val="0"/>
              <w:rPr>
                <w:sz w:val="20"/>
                <w:szCs w:val="22"/>
              </w:rPr>
            </w:pPr>
            <w:r w:rsidRPr="00B64CB1">
              <w:rPr>
                <w:rFonts w:ascii="Wingdings, Symbol" w:hAnsi="Wingdings, Symbol"/>
                <w:sz w:val="20"/>
                <w:szCs w:val="22"/>
              </w:rPr>
              <w:t>q</w:t>
            </w:r>
            <w:r w:rsidRPr="00B64CB1">
              <w:rPr>
                <w:sz w:val="20"/>
                <w:szCs w:val="22"/>
              </w:rPr>
              <w:t xml:space="preserve"> </w:t>
            </w:r>
            <w:r w:rsidRPr="00B64CB1">
              <w:rPr>
                <w:b/>
                <w:sz w:val="20"/>
                <w:szCs w:val="22"/>
              </w:rPr>
              <w:t>Agissant en mon nom personnel</w:t>
            </w:r>
            <w:r w:rsidRPr="00B64CB1">
              <w:rPr>
                <w:sz w:val="20"/>
                <w:szCs w:val="22"/>
              </w:rPr>
              <w:t xml:space="preserve"> ou </w:t>
            </w:r>
            <w:r w:rsidRPr="00B64CB1">
              <w:rPr>
                <w:b/>
                <w:sz w:val="20"/>
                <w:szCs w:val="22"/>
              </w:rPr>
              <w:t>sous le nom de</w:t>
            </w:r>
            <w:r w:rsidRPr="00B64CB1">
              <w:rPr>
                <w:sz w:val="20"/>
                <w:szCs w:val="22"/>
              </w:rPr>
              <w:t> :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60C3A6" w14:textId="77777777" w:rsidR="00A62BF2" w:rsidRPr="00B64CB1" w:rsidRDefault="00A62BF2">
            <w:pPr>
              <w:pStyle w:val="Standard"/>
              <w:snapToGrid w:val="0"/>
              <w:rPr>
                <w:sz w:val="20"/>
              </w:rPr>
            </w:pPr>
          </w:p>
        </w:tc>
      </w:tr>
      <w:tr w:rsidR="00A62BF2" w:rsidRPr="00B64CB1" w14:paraId="67F63CA1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5EA09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3F3C9" w14:textId="496C0D4F" w:rsidR="00A62BF2" w:rsidRPr="00B64CB1" w:rsidRDefault="00E40501" w:rsidP="00E40501">
            <w:pPr>
              <w:pStyle w:val="Standard"/>
              <w:tabs>
                <w:tab w:val="left" w:pos="1515"/>
              </w:tabs>
              <w:snapToGrid w:val="0"/>
              <w:rPr>
                <w:sz w:val="18"/>
              </w:rPr>
            </w:pPr>
            <w:r w:rsidRPr="00B64CB1">
              <w:rPr>
                <w:sz w:val="18"/>
              </w:rPr>
              <w:tab/>
            </w: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EC369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7106F19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80D22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B81C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DA38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F83B4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2804C5D3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6E8C1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01ECC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A61E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  <w:p w14:paraId="6C7AED66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  <w:p w14:paraId="684E68AF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12EC6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46EB867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25FA4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F72B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00F0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AC420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9E3BD36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A50C9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05658" w14:textId="08E82393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E40501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D39DF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81F9EE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DD1B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4414EE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628C422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DE96C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B728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4EF1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054DF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313A14A9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D210E8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F661A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CDAC5" w14:textId="77777777" w:rsidR="00A62BF2" w:rsidRPr="00B64CB1" w:rsidRDefault="00A62BF2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41A3E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7538A75D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376A45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4888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2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5492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742EE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2AD689DA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798B4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E008D0" w14:textId="77777777" w:rsidR="00A62BF2" w:rsidRPr="00B64CB1" w:rsidRDefault="001A19CD">
            <w:pPr>
              <w:pStyle w:val="Standard"/>
              <w:snapToGrid w:val="0"/>
              <w:rPr>
                <w:sz w:val="20"/>
                <w:szCs w:val="20"/>
              </w:rPr>
            </w:pPr>
            <w:r w:rsidRPr="00B64CB1">
              <w:rPr>
                <w:rFonts w:ascii="Wingdings, Symbol" w:hAnsi="Wingdings, Symbol"/>
                <w:sz w:val="20"/>
                <w:szCs w:val="20"/>
              </w:rPr>
              <w:t>q</w:t>
            </w:r>
            <w:r w:rsidRPr="00B64CB1">
              <w:rPr>
                <w:sz w:val="20"/>
                <w:szCs w:val="20"/>
              </w:rPr>
              <w:t xml:space="preserve"> </w:t>
            </w:r>
            <w:r w:rsidRPr="00B64CB1">
              <w:rPr>
                <w:b/>
                <w:sz w:val="20"/>
                <w:szCs w:val="20"/>
              </w:rPr>
              <w:t>Agissant pour le nom et le compte de la Société</w:t>
            </w:r>
            <w:r w:rsidRPr="00B64CB1">
              <w:rPr>
                <w:sz w:val="20"/>
                <w:szCs w:val="20"/>
              </w:rPr>
              <w:t xml:space="preserve"> : </w:t>
            </w:r>
            <w:r w:rsidRPr="00B64CB1">
              <w:rPr>
                <w:sz w:val="18"/>
                <w:szCs w:val="18"/>
              </w:rPr>
              <w:t>(intitulé complet et forme juridique de la société)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BF095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6376DD76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7346F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6323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725D6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D441E5F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1AE0E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3642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6CCC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3B554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88C5691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4E139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1F246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85BA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70983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588F97FF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E1B15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C7CE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10CF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CAAE5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10C15A7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C701A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752B6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CF14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  <w:p w14:paraId="58B1A885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  <w:p w14:paraId="329AE942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F354E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7C62E1EC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A7805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22BF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D97B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14FE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268AA46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8223E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92B6B" w14:textId="55CF83EF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E40501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3662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A22462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A8B2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996947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34842570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592555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A08E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4ED7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6129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68933BE8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9D19D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468DA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74BAF" w14:textId="77777777" w:rsidR="00A62BF2" w:rsidRPr="00B64CB1" w:rsidRDefault="00A62BF2">
            <w:pPr>
              <w:pStyle w:val="Standard"/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CF664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17DB876C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6E212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9AD6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E2E1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BB3B3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628814AB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E6F6E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9BC0E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436F5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12991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CDCFD5A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8DD3FE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A7204" w14:textId="2AF96869" w:rsidR="00A62BF2" w:rsidRPr="00B64CB1" w:rsidRDefault="001A19CD">
            <w:pPr>
              <w:pStyle w:val="Standard"/>
              <w:snapToGrid w:val="0"/>
              <w:spacing w:before="4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622C8A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identité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4ECE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03D17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494E3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0BA48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732B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0CF0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2020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5786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8CC6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756A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505F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2836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8333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1267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FE3FA8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64AF077F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F04022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93B69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8E390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CF02E7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A62BF2" w:rsidRPr="00B64CB1" w14:paraId="4EA81660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BF7A17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B8DDC" w14:textId="2947C9FD" w:rsidR="00A62BF2" w:rsidRPr="00B64CB1" w:rsidRDefault="001A19CD">
            <w:pPr>
              <w:pStyle w:val="Standard"/>
              <w:snapToGrid w:val="0"/>
              <w:spacing w:before="4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622C8A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 xml:space="preserve">inscription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répertoire des métiers </w:t>
            </w:r>
            <w:r w:rsidRPr="00B64CB1">
              <w:rPr>
                <w:b/>
                <w:sz w:val="16"/>
                <w:szCs w:val="22"/>
              </w:rPr>
              <w:t>ou</w:t>
            </w:r>
            <w:r w:rsidRPr="00B64CB1">
              <w:rPr>
                <w:sz w:val="16"/>
                <w:szCs w:val="22"/>
              </w:rPr>
              <w:t xml:space="preserve">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E1208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467FF7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4A4CDF98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6F442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67FDB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3DFC8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9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9CD2B8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022AA2B7" w14:textId="77777777" w:rsidR="00A62BF2" w:rsidRPr="00B64CB1" w:rsidRDefault="00A62BF2">
      <w:pPr>
        <w:pStyle w:val="Standard"/>
        <w:pageBreakBefore/>
        <w:jc w:val="both"/>
        <w:rPr>
          <w:sz w:val="16"/>
        </w:rPr>
      </w:pPr>
    </w:p>
    <w:tbl>
      <w:tblPr>
        <w:tblW w:w="951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95"/>
      </w:tblGrid>
      <w:tr w:rsidR="00A62BF2" w:rsidRPr="00B64CB1" w14:paraId="75ABFD9E" w14:textId="77777777" w:rsidTr="007609B2">
        <w:trPr>
          <w:jc w:val="center"/>
        </w:trPr>
        <w:tc>
          <w:tcPr>
            <w:tcW w:w="9519" w:type="dxa"/>
            <w:gridSpan w:val="31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0E773" w14:textId="77777777" w:rsidR="00A62BF2" w:rsidRPr="00B64CB1" w:rsidRDefault="001A19CD">
            <w:pPr>
              <w:pStyle w:val="Standard"/>
              <w:snapToGrid w:val="0"/>
              <w:jc w:val="center"/>
              <w:rPr>
                <w:b/>
              </w:rPr>
            </w:pPr>
            <w:r w:rsidRPr="00B64CB1">
              <w:rPr>
                <w:b/>
              </w:rPr>
              <w:t>Cotraitant __</w:t>
            </w:r>
          </w:p>
        </w:tc>
      </w:tr>
      <w:tr w:rsidR="00A62BF2" w:rsidRPr="00B64CB1" w14:paraId="4DA4B181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2D9B3F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A99BA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C602E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69531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1BD21EAC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3A854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86982" w14:textId="48350209" w:rsidR="00A62BF2" w:rsidRPr="00B64CB1" w:rsidRDefault="00622C8A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P</w:t>
            </w:r>
            <w:r w:rsidR="001A19CD" w:rsidRPr="00B64CB1">
              <w:rPr>
                <w:sz w:val="16"/>
                <w:szCs w:val="22"/>
              </w:rPr>
              <w:t>rénom</w:t>
            </w:r>
            <w:r w:rsidRPr="00B64CB1">
              <w:rPr>
                <w:sz w:val="16"/>
                <w:szCs w:val="22"/>
              </w:rPr>
              <w:t xml:space="preserve"> et nom</w:t>
            </w:r>
            <w:r w:rsidR="001A19CD" w:rsidRPr="00B64CB1">
              <w:rPr>
                <w:sz w:val="16"/>
                <w:szCs w:val="22"/>
              </w:rPr>
              <w:t>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4833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  <w:p w14:paraId="5D7A6012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C467E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298647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EF709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F5555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956BF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C1D86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6AA5D51F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5278F9" w14:textId="77777777" w:rsidR="00A62BF2" w:rsidRPr="00B64CB1" w:rsidRDefault="00A62BF2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F7E98F" w14:textId="77777777" w:rsidR="00A62BF2" w:rsidRPr="00B64CB1" w:rsidRDefault="001A19CD">
            <w:pPr>
              <w:pStyle w:val="Standard"/>
              <w:snapToGrid w:val="0"/>
              <w:rPr>
                <w:sz w:val="20"/>
                <w:szCs w:val="22"/>
              </w:rPr>
            </w:pPr>
            <w:r w:rsidRPr="00B64CB1">
              <w:rPr>
                <w:rFonts w:ascii="Wingdings, Symbol" w:hAnsi="Wingdings, Symbol"/>
                <w:sz w:val="20"/>
                <w:szCs w:val="22"/>
              </w:rPr>
              <w:t>q</w:t>
            </w:r>
            <w:r w:rsidRPr="00B64CB1">
              <w:rPr>
                <w:sz w:val="20"/>
                <w:szCs w:val="22"/>
              </w:rPr>
              <w:t xml:space="preserve"> </w:t>
            </w:r>
            <w:r w:rsidRPr="00B64CB1">
              <w:rPr>
                <w:b/>
                <w:sz w:val="20"/>
                <w:szCs w:val="22"/>
              </w:rPr>
              <w:t>Agissant en mon nom personnel</w:t>
            </w:r>
            <w:r w:rsidRPr="00B64CB1">
              <w:rPr>
                <w:sz w:val="20"/>
                <w:szCs w:val="22"/>
              </w:rPr>
              <w:t xml:space="preserve"> ou </w:t>
            </w:r>
            <w:r w:rsidRPr="00B64CB1">
              <w:rPr>
                <w:b/>
                <w:sz w:val="20"/>
                <w:szCs w:val="22"/>
              </w:rPr>
              <w:t>sous le nom de</w:t>
            </w:r>
            <w:r w:rsidRPr="00B64CB1">
              <w:rPr>
                <w:sz w:val="20"/>
                <w:szCs w:val="22"/>
              </w:rPr>
              <w:t> :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C7EB97" w14:textId="77777777" w:rsidR="00A62BF2" w:rsidRPr="00B64CB1" w:rsidRDefault="00A62BF2">
            <w:pPr>
              <w:pStyle w:val="Standard"/>
              <w:snapToGrid w:val="0"/>
              <w:rPr>
                <w:sz w:val="20"/>
              </w:rPr>
            </w:pPr>
          </w:p>
        </w:tc>
      </w:tr>
      <w:tr w:rsidR="00A62BF2" w:rsidRPr="00B64CB1" w14:paraId="173E5583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EDFB3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BA84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46FB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7E662632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6345A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3E0F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9967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5EBC2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69610964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D4452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E904F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3130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  <w:p w14:paraId="2921C5F6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  <w:p w14:paraId="0FB4442A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A7B1E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833FAE9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B221B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3270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D9D2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419D1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6CE62479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2D6CD3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4AC9F" w14:textId="13274616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E40501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F450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17DB49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44CC5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4205D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08D56AF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23855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7F0D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E56E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48684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6540F547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74A91E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8D09E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82CD2" w14:textId="77777777" w:rsidR="00A62BF2" w:rsidRPr="00B64CB1" w:rsidRDefault="00A62BF2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9C2B9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20587257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0E923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B1CC5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2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B898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B809B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3BAD18C8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273F6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B95846" w14:textId="77777777" w:rsidR="00A62BF2" w:rsidRPr="00B64CB1" w:rsidRDefault="001A19CD">
            <w:pPr>
              <w:pStyle w:val="Standard"/>
              <w:snapToGrid w:val="0"/>
              <w:rPr>
                <w:sz w:val="20"/>
                <w:szCs w:val="22"/>
              </w:rPr>
            </w:pPr>
            <w:r w:rsidRPr="00B64CB1">
              <w:rPr>
                <w:rFonts w:ascii="Wingdings, Symbol" w:hAnsi="Wingdings, Symbol"/>
                <w:sz w:val="20"/>
                <w:szCs w:val="22"/>
              </w:rPr>
              <w:t>q</w:t>
            </w:r>
            <w:r w:rsidRPr="00B64CB1">
              <w:rPr>
                <w:sz w:val="20"/>
                <w:szCs w:val="22"/>
              </w:rPr>
              <w:t xml:space="preserve"> </w:t>
            </w:r>
            <w:r w:rsidRPr="00B64CB1">
              <w:rPr>
                <w:b/>
                <w:sz w:val="20"/>
                <w:szCs w:val="22"/>
              </w:rPr>
              <w:t>Agissant pour le nom et le compte de la Société</w:t>
            </w:r>
            <w:r w:rsidRPr="00B64CB1">
              <w:rPr>
                <w:sz w:val="20"/>
                <w:szCs w:val="22"/>
              </w:rPr>
              <w:t xml:space="preserve"> : </w:t>
            </w:r>
            <w:r w:rsidRPr="00B64CB1">
              <w:rPr>
                <w:sz w:val="18"/>
                <w:szCs w:val="20"/>
              </w:rPr>
              <w:t>(intitulé complet et forme juridique de la société)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7C2BE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1902A80C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9C7EA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3D03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48B2D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2A6BE0FA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F58D3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7E51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CFA0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F0A16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5C6E518F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A2AF6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F42C5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13A9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D0E1A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16C45D8A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3BBF2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0293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9B66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36CF8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38941521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45356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E61B9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7BD9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  <w:p w14:paraId="0EEA0132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  <w:p w14:paraId="423C99F4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EB07B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552B87C9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FB736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7C75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5E9B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38D9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509C3278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05112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EA9B5" w14:textId="10AB9905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E40501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13743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61B9CB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159E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83568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2D9D890D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48F7D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9C40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3471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8A4C4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EBD29BC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9F8D38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95A7B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12947" w14:textId="77777777" w:rsidR="00A62BF2" w:rsidRPr="00B64CB1" w:rsidRDefault="00A62BF2">
            <w:pPr>
              <w:pStyle w:val="Standard"/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6967B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65EE5491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F6B8A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6068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6380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A1029F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1CF0CA4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2F317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89868F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FBFE1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5040B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3AFE0BE3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249B7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DCED3" w14:textId="04C13ED2" w:rsidR="00A62BF2" w:rsidRPr="00B64CB1" w:rsidRDefault="001A19CD">
            <w:pPr>
              <w:pStyle w:val="Standard"/>
              <w:snapToGrid w:val="0"/>
              <w:spacing w:before="4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622C8A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identité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438E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82EB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4134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4F9A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ACB4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5E29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2E61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0F5E3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5EBE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76F4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4F4C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E2A3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5555E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8E07F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D950CF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5A944F3E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1AD284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ADDA2" w14:textId="77777777" w:rsidR="00A62BF2" w:rsidRPr="00B64CB1" w:rsidRDefault="00A62BF2">
            <w:pPr>
              <w:pStyle w:val="Standard"/>
              <w:keepNext/>
              <w:snapToGrid w:val="0"/>
              <w:rPr>
                <w:sz w:val="16"/>
                <w:szCs w:val="22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554DC" w14:textId="77777777" w:rsidR="00A62BF2" w:rsidRPr="00B64CB1" w:rsidRDefault="00A62BF2">
            <w:pPr>
              <w:pStyle w:val="Standard"/>
              <w:keepNext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560ED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A62BF2" w:rsidRPr="00B64CB1" w14:paraId="737BEB94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B0F3F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CEB0E" w14:textId="2F992F14" w:rsidR="00A62BF2" w:rsidRPr="00B64CB1" w:rsidRDefault="001A19CD">
            <w:pPr>
              <w:pStyle w:val="Standard"/>
              <w:snapToGrid w:val="0"/>
              <w:spacing w:before="4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622C8A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 xml:space="preserve">inscription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répertoire des métiers </w:t>
            </w:r>
            <w:r w:rsidRPr="00B64CB1">
              <w:rPr>
                <w:b/>
                <w:sz w:val="16"/>
                <w:szCs w:val="22"/>
              </w:rPr>
              <w:t>ou</w:t>
            </w:r>
            <w:r w:rsidRPr="00B64CB1">
              <w:rPr>
                <w:sz w:val="16"/>
                <w:szCs w:val="22"/>
              </w:rPr>
              <w:t xml:space="preserve">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2502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68C5DF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5E573C95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09785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B5B55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CB93BD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9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EF748E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53BC0787" w14:textId="77777777" w:rsidR="00A62BF2" w:rsidRPr="00B64CB1" w:rsidRDefault="00A62BF2" w:rsidP="00C435C2"/>
    <w:tbl>
      <w:tblPr>
        <w:tblW w:w="951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95"/>
      </w:tblGrid>
      <w:tr w:rsidR="00A62BF2" w:rsidRPr="00B64CB1" w14:paraId="2BC8C6CE" w14:textId="77777777" w:rsidTr="007609B2">
        <w:trPr>
          <w:jc w:val="center"/>
        </w:trPr>
        <w:tc>
          <w:tcPr>
            <w:tcW w:w="9519" w:type="dxa"/>
            <w:gridSpan w:val="31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9B95B" w14:textId="77777777" w:rsidR="00A62BF2" w:rsidRPr="00B64CB1" w:rsidRDefault="001A19CD">
            <w:pPr>
              <w:pStyle w:val="Standard"/>
              <w:snapToGrid w:val="0"/>
              <w:jc w:val="center"/>
              <w:rPr>
                <w:b/>
              </w:rPr>
            </w:pPr>
            <w:r w:rsidRPr="00B64CB1">
              <w:rPr>
                <w:b/>
              </w:rPr>
              <w:t>Cotraitant __</w:t>
            </w:r>
          </w:p>
        </w:tc>
      </w:tr>
      <w:tr w:rsidR="00A62BF2" w:rsidRPr="00B64CB1" w14:paraId="0DD6289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7F924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1C2FB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5EA17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646DD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78F10737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DF389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BB520" w14:textId="4C548D0E" w:rsidR="00A62BF2" w:rsidRPr="00B64CB1" w:rsidRDefault="00622C8A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P</w:t>
            </w:r>
            <w:r w:rsidR="001A19CD" w:rsidRPr="00B64CB1">
              <w:rPr>
                <w:sz w:val="16"/>
                <w:szCs w:val="22"/>
              </w:rPr>
              <w:t>rénom</w:t>
            </w:r>
            <w:r w:rsidRPr="00B64CB1">
              <w:rPr>
                <w:sz w:val="16"/>
                <w:szCs w:val="22"/>
              </w:rPr>
              <w:t xml:space="preserve"> et nom</w:t>
            </w:r>
            <w:r w:rsidR="001A19CD" w:rsidRPr="00B64CB1">
              <w:rPr>
                <w:sz w:val="16"/>
                <w:szCs w:val="22"/>
              </w:rPr>
              <w:t>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0819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  <w:p w14:paraId="45684629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58779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3D3DD69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EB2A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7A8D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4746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53684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59F8DB7F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E1BD6A" w14:textId="77777777" w:rsidR="00A62BF2" w:rsidRPr="00B64CB1" w:rsidRDefault="00A62BF2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2C7527" w14:textId="77777777" w:rsidR="00A62BF2" w:rsidRPr="00B64CB1" w:rsidRDefault="001A19CD">
            <w:pPr>
              <w:pStyle w:val="Standard"/>
              <w:snapToGrid w:val="0"/>
              <w:rPr>
                <w:sz w:val="20"/>
                <w:szCs w:val="28"/>
              </w:rPr>
            </w:pPr>
            <w:r w:rsidRPr="00B64CB1">
              <w:rPr>
                <w:rFonts w:ascii="Wingdings, Symbol" w:hAnsi="Wingdings, Symbol"/>
                <w:sz w:val="20"/>
                <w:szCs w:val="28"/>
              </w:rPr>
              <w:t>q</w:t>
            </w:r>
            <w:r w:rsidRPr="00B64CB1">
              <w:rPr>
                <w:sz w:val="20"/>
                <w:szCs w:val="28"/>
              </w:rPr>
              <w:t xml:space="preserve"> </w:t>
            </w:r>
            <w:r w:rsidRPr="00B64CB1">
              <w:rPr>
                <w:b/>
                <w:sz w:val="20"/>
                <w:szCs w:val="28"/>
              </w:rPr>
              <w:t>Agissant en mon nom personnel</w:t>
            </w:r>
            <w:r w:rsidRPr="00B64CB1">
              <w:rPr>
                <w:sz w:val="20"/>
                <w:szCs w:val="28"/>
              </w:rPr>
              <w:t xml:space="preserve"> ou </w:t>
            </w:r>
            <w:r w:rsidRPr="00B64CB1">
              <w:rPr>
                <w:b/>
                <w:sz w:val="20"/>
                <w:szCs w:val="28"/>
              </w:rPr>
              <w:t>sous le nom de</w:t>
            </w:r>
            <w:r w:rsidRPr="00B64CB1">
              <w:rPr>
                <w:sz w:val="20"/>
                <w:szCs w:val="28"/>
              </w:rPr>
              <w:t> :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975DDE" w14:textId="77777777" w:rsidR="00A62BF2" w:rsidRPr="00B64CB1" w:rsidRDefault="00A62BF2">
            <w:pPr>
              <w:pStyle w:val="Standard"/>
              <w:snapToGrid w:val="0"/>
              <w:rPr>
                <w:sz w:val="20"/>
              </w:rPr>
            </w:pPr>
          </w:p>
        </w:tc>
      </w:tr>
      <w:tr w:rsidR="00A62BF2" w:rsidRPr="00B64CB1" w14:paraId="7B45FBB5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098CC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A688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38489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6871690C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D63EB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01AE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469B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D8062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876E1A8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D7F1D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67278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22E7F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  <w:p w14:paraId="7854D2BC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  <w:p w14:paraId="692562F1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51A01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38C29949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BB9AF5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49A4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021A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E8384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14D40BC7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7F693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36519" w14:textId="739B57DA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C435C2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A6A4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4C7C8B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283EF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9C64CF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04C59A4B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D49C1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4430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BE08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222A8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AF488B9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BCD34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27F86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2EFA7" w14:textId="77777777" w:rsidR="00A62BF2" w:rsidRPr="00B64CB1" w:rsidRDefault="00A62BF2" w:rsidP="00C435C2">
            <w:pPr>
              <w:pStyle w:val="Standard"/>
              <w:snapToGrid w:val="0"/>
              <w:spacing w:before="20"/>
              <w:ind w:left="708"/>
              <w:jc w:val="right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10A77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4ECB571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2DDF8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5DC7F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2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8B76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B1886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6C6572B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D8447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C6D3BC" w14:textId="77777777" w:rsidR="00A62BF2" w:rsidRPr="00B64CB1" w:rsidRDefault="001A19CD">
            <w:pPr>
              <w:pStyle w:val="Standard"/>
              <w:snapToGrid w:val="0"/>
              <w:rPr>
                <w:sz w:val="20"/>
                <w:szCs w:val="20"/>
              </w:rPr>
            </w:pPr>
            <w:r w:rsidRPr="00B64CB1">
              <w:rPr>
                <w:rFonts w:ascii="Wingdings, Symbol" w:hAnsi="Wingdings, Symbol"/>
                <w:sz w:val="20"/>
                <w:szCs w:val="20"/>
              </w:rPr>
              <w:t>q</w:t>
            </w:r>
            <w:r w:rsidRPr="00B64CB1">
              <w:rPr>
                <w:sz w:val="20"/>
                <w:szCs w:val="20"/>
              </w:rPr>
              <w:t xml:space="preserve"> </w:t>
            </w:r>
            <w:r w:rsidRPr="00B64CB1">
              <w:rPr>
                <w:b/>
                <w:sz w:val="20"/>
                <w:szCs w:val="20"/>
              </w:rPr>
              <w:t>Agissant pour le nom et le compte de la Société</w:t>
            </w:r>
            <w:r w:rsidRPr="00B64CB1">
              <w:rPr>
                <w:sz w:val="20"/>
                <w:szCs w:val="20"/>
              </w:rPr>
              <w:t xml:space="preserve"> : </w:t>
            </w:r>
            <w:r w:rsidRPr="00B64CB1">
              <w:rPr>
                <w:sz w:val="18"/>
                <w:szCs w:val="18"/>
              </w:rPr>
              <w:t>(intitulé complet et forme juridique de la société)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B5929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3A146D87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0AE70F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F0D8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C5ECA5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55467304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BAA9F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80F7F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76B0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70E67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1813E34F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B7501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89B49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A0EF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DC221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66A3A3D2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040E3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2220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FE74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58FB0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B8E54BB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D08C6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802F9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6C7F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  <w:p w14:paraId="30058DE0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  <w:p w14:paraId="6020A470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51434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1AF9A5B0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55594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F06B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128A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410215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3321CFCB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562468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F90F5" w14:textId="593EA8D0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C435C2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8E57E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F8C81F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233B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25CC77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6E2F83A5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2D5B1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B571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9FFB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7456B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7DF5A2F6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DA30A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84250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16"/>
              </w:rPr>
            </w:pPr>
            <w:r w:rsidRPr="00B64CB1">
              <w:rPr>
                <w:sz w:val="16"/>
                <w:szCs w:val="16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4EF3F" w14:textId="77777777" w:rsidR="00A62BF2" w:rsidRPr="00B64CB1" w:rsidRDefault="00A62BF2">
            <w:pPr>
              <w:pStyle w:val="Standard"/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3B2B3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12457B6B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79AA3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484C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7B7D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84874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71DA602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9C713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F3CE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C0CE3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B44C2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59503B7C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A7152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43FEE" w14:textId="0ABAB4E8" w:rsidR="00A62BF2" w:rsidRPr="00B64CB1" w:rsidRDefault="001A19CD">
            <w:pPr>
              <w:pStyle w:val="Standard"/>
              <w:snapToGrid w:val="0"/>
              <w:spacing w:before="4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622C8A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identité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56C7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F1DB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40BC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50618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7AC0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F2BD5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1796B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C056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8A3F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779F3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E27B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72393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C94C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51A2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88D495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4A9A6896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06D857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668B4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BBF32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B2BA1B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A62BF2" w:rsidRPr="00B64CB1" w14:paraId="7EC4197C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AB26F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16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2E82F" w14:textId="14C467B7" w:rsidR="00A62BF2" w:rsidRPr="00B64CB1" w:rsidRDefault="001A19CD">
            <w:pPr>
              <w:pStyle w:val="Standard"/>
              <w:snapToGrid w:val="0"/>
              <w:spacing w:before="4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622C8A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 xml:space="preserve">inscription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répertoire des métiers </w:t>
            </w:r>
            <w:r w:rsidRPr="00B64CB1">
              <w:rPr>
                <w:b/>
                <w:sz w:val="16"/>
                <w:szCs w:val="22"/>
              </w:rPr>
              <w:t>ou</w:t>
            </w:r>
            <w:r w:rsidRPr="00B64CB1">
              <w:rPr>
                <w:sz w:val="16"/>
                <w:szCs w:val="22"/>
              </w:rPr>
              <w:t xml:space="preserve">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2491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0AAE0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02D00DB1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12B86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39727B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E9A676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9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A3C52D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02A9F794" w14:textId="77777777" w:rsidR="00A62BF2" w:rsidRPr="00B64CB1" w:rsidRDefault="001A19CD">
      <w:pPr>
        <w:pStyle w:val="Standard"/>
        <w:pageBreakBefore/>
        <w:jc w:val="both"/>
        <w:rPr>
          <w:sz w:val="20"/>
          <w:szCs w:val="20"/>
        </w:rPr>
      </w:pPr>
      <w:proofErr w:type="gramStart"/>
      <w:r w:rsidRPr="00B64CB1">
        <w:rPr>
          <w:sz w:val="20"/>
          <w:szCs w:val="20"/>
        </w:rPr>
        <w:lastRenderedPageBreak/>
        <w:t>après</w:t>
      </w:r>
      <w:proofErr w:type="gramEnd"/>
      <w:r w:rsidRPr="00B64CB1">
        <w:rPr>
          <w:sz w:val="20"/>
          <w:szCs w:val="20"/>
        </w:rPr>
        <w:t xml:space="preserve"> avoir :</w:t>
      </w:r>
    </w:p>
    <w:p w14:paraId="4D8B9130" w14:textId="7AF40A64" w:rsidR="00A62BF2" w:rsidRPr="00B64CB1" w:rsidRDefault="001A19CD" w:rsidP="00DD305F">
      <w:pPr>
        <w:pStyle w:val="Standard"/>
        <w:numPr>
          <w:ilvl w:val="0"/>
          <w:numId w:val="27"/>
        </w:numPr>
        <w:spacing w:before="120"/>
        <w:jc w:val="both"/>
        <w:rPr>
          <w:sz w:val="20"/>
          <w:szCs w:val="20"/>
        </w:rPr>
      </w:pPr>
      <w:proofErr w:type="gramStart"/>
      <w:r w:rsidRPr="00B64CB1">
        <w:rPr>
          <w:sz w:val="20"/>
          <w:szCs w:val="20"/>
        </w:rPr>
        <w:t>pris</w:t>
      </w:r>
      <w:proofErr w:type="gramEnd"/>
      <w:r w:rsidRPr="00B64CB1">
        <w:rPr>
          <w:sz w:val="20"/>
          <w:szCs w:val="20"/>
        </w:rPr>
        <w:t xml:space="preserve"> connaissance du </w:t>
      </w:r>
      <w:r w:rsidR="007F5529" w:rsidRPr="00B64CB1">
        <w:rPr>
          <w:sz w:val="20"/>
          <w:szCs w:val="20"/>
        </w:rPr>
        <w:t>c</w:t>
      </w:r>
      <w:r w:rsidRPr="00B64CB1">
        <w:rPr>
          <w:sz w:val="20"/>
          <w:szCs w:val="20"/>
        </w:rPr>
        <w:t xml:space="preserve">ahier des </w:t>
      </w:r>
      <w:r w:rsidR="007F5529" w:rsidRPr="00B64CB1">
        <w:rPr>
          <w:sz w:val="20"/>
          <w:szCs w:val="20"/>
        </w:rPr>
        <w:t>c</w:t>
      </w:r>
      <w:r w:rsidRPr="00B64CB1">
        <w:rPr>
          <w:sz w:val="20"/>
          <w:szCs w:val="20"/>
        </w:rPr>
        <w:t>lauses</w:t>
      </w:r>
      <w:r w:rsidR="00280CDE" w:rsidRPr="00B64CB1">
        <w:rPr>
          <w:sz w:val="20"/>
          <w:szCs w:val="20"/>
        </w:rPr>
        <w:t xml:space="preserve"> administratives</w:t>
      </w:r>
      <w:r w:rsidRPr="00B64CB1">
        <w:rPr>
          <w:sz w:val="20"/>
          <w:szCs w:val="20"/>
        </w:rPr>
        <w:t xml:space="preserve"> </w:t>
      </w:r>
      <w:r w:rsidR="007F5529" w:rsidRPr="00B64CB1">
        <w:rPr>
          <w:sz w:val="20"/>
          <w:szCs w:val="20"/>
        </w:rPr>
        <w:t>p</w:t>
      </w:r>
      <w:r w:rsidRPr="00B64CB1">
        <w:rPr>
          <w:sz w:val="20"/>
          <w:szCs w:val="20"/>
        </w:rPr>
        <w:t>articulières (CC</w:t>
      </w:r>
      <w:r w:rsidR="00280CDE" w:rsidRPr="00B64CB1">
        <w:rPr>
          <w:sz w:val="20"/>
          <w:szCs w:val="20"/>
        </w:rPr>
        <w:t>A</w:t>
      </w:r>
      <w:r w:rsidRPr="00B64CB1">
        <w:rPr>
          <w:sz w:val="20"/>
          <w:szCs w:val="20"/>
        </w:rPr>
        <w:t>P)</w:t>
      </w:r>
      <w:bookmarkStart w:id="17" w:name="A1_p1_a"/>
      <w:r w:rsidR="007F5529" w:rsidRPr="00B64CB1">
        <w:rPr>
          <w:sz w:val="20"/>
          <w:szCs w:val="20"/>
        </w:rPr>
        <w:t xml:space="preserve"> </w:t>
      </w:r>
      <w:bookmarkEnd w:id="17"/>
      <w:r w:rsidR="00280CDE" w:rsidRPr="00B64CB1">
        <w:rPr>
          <w:sz w:val="20"/>
          <w:szCs w:val="20"/>
        </w:rPr>
        <w:t xml:space="preserve">du présent marché </w:t>
      </w:r>
      <w:r w:rsidRPr="00B64CB1">
        <w:rPr>
          <w:sz w:val="20"/>
          <w:szCs w:val="20"/>
        </w:rPr>
        <w:t>et des documents qui y sont mentionnés ;</w:t>
      </w:r>
    </w:p>
    <w:p w14:paraId="7E4DB446" w14:textId="07F9E44F" w:rsidR="00A62BF2" w:rsidRPr="00B64CB1" w:rsidRDefault="001A19CD" w:rsidP="00DD305F">
      <w:pPr>
        <w:pStyle w:val="Standard"/>
        <w:numPr>
          <w:ilvl w:val="0"/>
          <w:numId w:val="27"/>
        </w:numPr>
        <w:spacing w:before="120"/>
        <w:jc w:val="both"/>
        <w:rPr>
          <w:sz w:val="20"/>
          <w:szCs w:val="20"/>
        </w:rPr>
      </w:pPr>
      <w:proofErr w:type="gramStart"/>
      <w:r w:rsidRPr="00B64CB1">
        <w:rPr>
          <w:sz w:val="20"/>
          <w:szCs w:val="20"/>
        </w:rPr>
        <w:t>produit</w:t>
      </w:r>
      <w:proofErr w:type="gramEnd"/>
      <w:r w:rsidRPr="00B64CB1">
        <w:rPr>
          <w:sz w:val="20"/>
          <w:szCs w:val="20"/>
        </w:rPr>
        <w:t xml:space="preserve"> les documents et renseignements visés aux articles </w:t>
      </w:r>
      <w:hyperlink r:id="rId12" w:history="1">
        <w:r w:rsidRPr="00B64CB1">
          <w:rPr>
            <w:rStyle w:val="Lienhypertexte"/>
            <w:sz w:val="20"/>
            <w:szCs w:val="20"/>
          </w:rPr>
          <w:t>R.</w:t>
        </w:r>
        <w:r w:rsidR="007F5529" w:rsidRPr="00B64CB1">
          <w:rPr>
            <w:rStyle w:val="Lienhypertexte"/>
            <w:sz w:val="20"/>
            <w:szCs w:val="20"/>
          </w:rPr>
          <w:t> </w:t>
        </w:r>
        <w:r w:rsidRPr="00B64CB1">
          <w:rPr>
            <w:rStyle w:val="Lienhypertexte"/>
            <w:sz w:val="20"/>
            <w:szCs w:val="20"/>
          </w:rPr>
          <w:t>2143-3</w:t>
        </w:r>
      </w:hyperlink>
      <w:r w:rsidRPr="00B64CB1">
        <w:rPr>
          <w:sz w:val="20"/>
          <w:szCs w:val="20"/>
        </w:rPr>
        <w:t xml:space="preserve"> et </w:t>
      </w:r>
      <w:hyperlink r:id="rId13" w:history="1">
        <w:r w:rsidRPr="00B64CB1">
          <w:rPr>
            <w:rStyle w:val="Lienhypertexte"/>
            <w:sz w:val="20"/>
            <w:szCs w:val="20"/>
          </w:rPr>
          <w:t>R.</w:t>
        </w:r>
        <w:r w:rsidR="007F5529" w:rsidRPr="00B64CB1">
          <w:rPr>
            <w:rStyle w:val="Lienhypertexte"/>
            <w:sz w:val="20"/>
            <w:szCs w:val="20"/>
          </w:rPr>
          <w:t> </w:t>
        </w:r>
        <w:r w:rsidRPr="00B64CB1">
          <w:rPr>
            <w:rStyle w:val="Lienhypertexte"/>
            <w:sz w:val="20"/>
            <w:szCs w:val="20"/>
          </w:rPr>
          <w:t>2143-4</w:t>
        </w:r>
      </w:hyperlink>
      <w:r w:rsidRPr="00B64CB1">
        <w:rPr>
          <w:sz w:val="20"/>
          <w:szCs w:val="20"/>
        </w:rPr>
        <w:t xml:space="preserve"> du </w:t>
      </w:r>
      <w:r w:rsidR="00334AC8" w:rsidRPr="00B64CB1">
        <w:rPr>
          <w:sz w:val="20"/>
          <w:szCs w:val="20"/>
        </w:rPr>
        <w:t>code de la commande publique (CCP)</w:t>
      </w:r>
      <w:r w:rsidRPr="00B64CB1">
        <w:rPr>
          <w:sz w:val="20"/>
          <w:szCs w:val="20"/>
        </w:rPr>
        <w:t> ;</w:t>
      </w:r>
    </w:p>
    <w:p w14:paraId="0609E05D" w14:textId="1720522C" w:rsidR="00A62BF2" w:rsidRPr="00B64CB1" w:rsidRDefault="001A19CD" w:rsidP="00334AC8">
      <w:pPr>
        <w:pStyle w:val="Standard"/>
        <w:tabs>
          <w:tab w:val="left" w:pos="-3828"/>
        </w:tabs>
        <w:spacing w:after="120"/>
        <w:ind w:left="426" w:hanging="426"/>
        <w:jc w:val="both"/>
        <w:rPr>
          <w:sz w:val="20"/>
          <w:szCs w:val="20"/>
        </w:rPr>
      </w:pPr>
      <w:r w:rsidRPr="00B64CB1">
        <w:rPr>
          <w:rFonts w:ascii="Wingdings, Symbol" w:hAnsi="Wingdings, Symbol"/>
          <w:sz w:val="20"/>
          <w:szCs w:val="20"/>
        </w:rPr>
        <w:t>q</w:t>
      </w:r>
      <w:r w:rsidRPr="00B64CB1">
        <w:rPr>
          <w:sz w:val="20"/>
          <w:szCs w:val="20"/>
        </w:rPr>
        <w:t xml:space="preserve"> </w:t>
      </w:r>
      <w:r w:rsidRPr="00B64CB1">
        <w:rPr>
          <w:b/>
          <w:sz w:val="20"/>
          <w:szCs w:val="20"/>
          <w:u w:val="single"/>
        </w:rPr>
        <w:t>m</w:t>
      </w:r>
      <w:r w:rsidR="007609B2" w:rsidRPr="00B64CB1">
        <w:rPr>
          <w:b/>
          <w:sz w:val="20"/>
          <w:szCs w:val="20"/>
          <w:u w:val="single"/>
        </w:rPr>
        <w:t>’</w:t>
      </w:r>
      <w:r w:rsidRPr="00B64CB1">
        <w:rPr>
          <w:b/>
          <w:sz w:val="20"/>
          <w:szCs w:val="20"/>
          <w:u w:val="single"/>
        </w:rPr>
        <w:t>engage</w:t>
      </w:r>
      <w:r w:rsidRPr="00B64CB1">
        <w:rPr>
          <w:sz w:val="20"/>
          <w:szCs w:val="20"/>
        </w:rPr>
        <w:t xml:space="preserve"> sans réserve, à produire, dans les conditions fixées au </w:t>
      </w:r>
      <w:bookmarkStart w:id="18" w:name="A1_p5C_a"/>
      <w:r w:rsidRPr="00B64CB1">
        <w:rPr>
          <w:sz w:val="20"/>
          <w:szCs w:val="20"/>
        </w:rPr>
        <w:t>règlement de la consultation</w:t>
      </w:r>
      <w:bookmarkEnd w:id="18"/>
      <w:r w:rsidRPr="00B64CB1">
        <w:rPr>
          <w:sz w:val="20"/>
          <w:szCs w:val="20"/>
        </w:rPr>
        <w:t xml:space="preserve">, la déclaration ou les certificats, attestations et déclarations mentionnés aux articles </w:t>
      </w:r>
      <w:hyperlink r:id="rId14" w:anchor="LEGISCTA000037730609" w:history="1">
        <w:r w:rsidRPr="00B64CB1">
          <w:rPr>
            <w:rStyle w:val="Lienhypertexte"/>
            <w:sz w:val="20"/>
            <w:szCs w:val="20"/>
          </w:rPr>
          <w:t>R.</w:t>
        </w:r>
        <w:r w:rsidR="00334AC8" w:rsidRPr="00B64CB1">
          <w:rPr>
            <w:rStyle w:val="Lienhypertexte"/>
            <w:sz w:val="20"/>
            <w:szCs w:val="20"/>
          </w:rPr>
          <w:t> </w:t>
        </w:r>
        <w:r w:rsidRPr="00B64CB1">
          <w:rPr>
            <w:rStyle w:val="Lienhypertexte"/>
            <w:sz w:val="20"/>
            <w:szCs w:val="20"/>
          </w:rPr>
          <w:t>2143-6 à R.</w:t>
        </w:r>
        <w:r w:rsidR="00334AC8" w:rsidRPr="00B64CB1">
          <w:rPr>
            <w:rStyle w:val="Lienhypertexte"/>
            <w:sz w:val="20"/>
            <w:szCs w:val="20"/>
          </w:rPr>
          <w:t> </w:t>
        </w:r>
        <w:r w:rsidRPr="00B64CB1">
          <w:rPr>
            <w:rStyle w:val="Lienhypertexte"/>
            <w:sz w:val="20"/>
            <w:szCs w:val="20"/>
          </w:rPr>
          <w:t>2143-10</w:t>
        </w:r>
      </w:hyperlink>
      <w:r w:rsidRPr="00B64CB1">
        <w:rPr>
          <w:sz w:val="20"/>
          <w:szCs w:val="20"/>
        </w:rPr>
        <w:t xml:space="preserve"> du CCP ainsi que les attestations visées aux articles </w:t>
      </w:r>
      <w:r w:rsidR="00280CDE" w:rsidRPr="00B64CB1">
        <w:rPr>
          <w:sz w:val="20"/>
          <w:szCs w:val="20"/>
        </w:rPr>
        <w:t>4–2.1.</w:t>
      </w:r>
      <w:r w:rsidRPr="00B64CB1">
        <w:rPr>
          <w:sz w:val="20"/>
          <w:szCs w:val="20"/>
        </w:rPr>
        <w:t xml:space="preserve">, </w:t>
      </w:r>
      <w:r w:rsidR="00280CDE" w:rsidRPr="00B64CB1">
        <w:rPr>
          <w:sz w:val="20"/>
          <w:szCs w:val="20"/>
        </w:rPr>
        <w:t>4</w:t>
      </w:r>
      <w:r w:rsidR="00334AC8" w:rsidRPr="00B64CB1">
        <w:rPr>
          <w:sz w:val="20"/>
          <w:szCs w:val="20"/>
        </w:rPr>
        <w:t>–</w:t>
      </w:r>
      <w:r w:rsidR="00280CDE" w:rsidRPr="00B64CB1">
        <w:rPr>
          <w:sz w:val="20"/>
          <w:szCs w:val="20"/>
        </w:rPr>
        <w:t>2.4</w:t>
      </w:r>
      <w:r w:rsidR="00334AC8" w:rsidRPr="00B64CB1">
        <w:rPr>
          <w:sz w:val="20"/>
          <w:szCs w:val="20"/>
        </w:rPr>
        <w:t>.</w:t>
      </w:r>
      <w:r w:rsidRPr="00B64CB1">
        <w:rPr>
          <w:sz w:val="20"/>
          <w:szCs w:val="20"/>
        </w:rPr>
        <w:t xml:space="preserve"> </w:t>
      </w:r>
      <w:proofErr w:type="gramStart"/>
      <w:r w:rsidRPr="00B64CB1">
        <w:rPr>
          <w:sz w:val="20"/>
          <w:szCs w:val="20"/>
        </w:rPr>
        <w:t>du</w:t>
      </w:r>
      <w:proofErr w:type="gramEnd"/>
      <w:r w:rsidRPr="00B64CB1">
        <w:rPr>
          <w:sz w:val="20"/>
          <w:szCs w:val="20"/>
        </w:rPr>
        <w:t xml:space="preserve"> CC</w:t>
      </w:r>
      <w:r w:rsidR="00280CDE" w:rsidRPr="00B64CB1">
        <w:rPr>
          <w:sz w:val="20"/>
          <w:szCs w:val="20"/>
        </w:rPr>
        <w:t>A</w:t>
      </w:r>
      <w:r w:rsidRPr="00B64CB1">
        <w:rPr>
          <w:sz w:val="20"/>
          <w:szCs w:val="20"/>
        </w:rPr>
        <w:t>P et, conformément aux stipulations des documents visés ci-dessus, à exécuter les prestations du présent marché dans les conditions ci-après définies.</w:t>
      </w:r>
    </w:p>
    <w:p w14:paraId="43F0F7DF" w14:textId="48EED363" w:rsidR="00A62BF2" w:rsidRPr="00B64CB1" w:rsidRDefault="001A19CD">
      <w:pPr>
        <w:pStyle w:val="Standard"/>
        <w:tabs>
          <w:tab w:val="left" w:pos="-3828"/>
        </w:tabs>
        <w:spacing w:after="120"/>
        <w:rPr>
          <w:sz w:val="20"/>
          <w:szCs w:val="20"/>
        </w:rPr>
      </w:pPr>
      <w:r w:rsidRPr="00B64CB1">
        <w:rPr>
          <w:rFonts w:ascii="Wingdings, Symbol" w:hAnsi="Wingdings, Symbol"/>
          <w:sz w:val="20"/>
          <w:szCs w:val="20"/>
        </w:rPr>
        <w:t>q</w:t>
      </w:r>
      <w:r w:rsidRPr="00B64CB1">
        <w:rPr>
          <w:sz w:val="20"/>
          <w:szCs w:val="20"/>
        </w:rPr>
        <w:t xml:space="preserve"> </w:t>
      </w:r>
      <w:r w:rsidRPr="00B64CB1">
        <w:rPr>
          <w:b/>
          <w:sz w:val="20"/>
          <w:szCs w:val="20"/>
          <w:u w:val="single"/>
        </w:rPr>
        <w:t>nous engageons</w:t>
      </w:r>
      <w:r w:rsidRPr="00B64CB1">
        <w:rPr>
          <w:sz w:val="20"/>
          <w:szCs w:val="20"/>
        </w:rPr>
        <w:t xml:space="preserve"> sans réserve, en tant que cotraitants </w:t>
      </w:r>
      <w:r w:rsidRPr="00B64CB1">
        <w:rPr>
          <w:b/>
          <w:sz w:val="20"/>
          <w:szCs w:val="20"/>
        </w:rPr>
        <w:t>groupés solidaires</w:t>
      </w:r>
      <w:r w:rsidRPr="00B64CB1">
        <w:rPr>
          <w:sz w:val="20"/>
          <w:szCs w:val="20"/>
        </w:rPr>
        <w:t>, représentés par :</w:t>
      </w:r>
    </w:p>
    <w:p w14:paraId="0E6206AC" w14:textId="77777777" w:rsidR="00A62BF2" w:rsidRPr="00B64CB1" w:rsidRDefault="00A62BF2" w:rsidP="007F5529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EEAF6" w:themeFill="accent5" w:themeFillTint="33"/>
        <w:ind w:left="567"/>
        <w:rPr>
          <w:sz w:val="20"/>
          <w:szCs w:val="20"/>
        </w:rPr>
      </w:pPr>
    </w:p>
    <w:p w14:paraId="61A6B419" w14:textId="77777777" w:rsidR="00A62BF2" w:rsidRPr="00B64CB1" w:rsidRDefault="00A62BF2" w:rsidP="007F5529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EEAF6" w:themeFill="accent5" w:themeFillTint="33"/>
        <w:ind w:left="567"/>
        <w:rPr>
          <w:sz w:val="20"/>
          <w:szCs w:val="20"/>
        </w:rPr>
      </w:pPr>
    </w:p>
    <w:p w14:paraId="5B7DFD2E" w14:textId="5F014B4B" w:rsidR="00A773EC" w:rsidRPr="00B64CB1" w:rsidRDefault="001A19CD" w:rsidP="00A773EC">
      <w:pPr>
        <w:pStyle w:val="Standard"/>
        <w:tabs>
          <w:tab w:val="left" w:pos="-3687"/>
        </w:tabs>
        <w:spacing w:before="120" w:after="240"/>
        <w:ind w:left="567"/>
        <w:jc w:val="both"/>
        <w:rPr>
          <w:sz w:val="20"/>
          <w:szCs w:val="20"/>
        </w:rPr>
      </w:pPr>
      <w:proofErr w:type="gramStart"/>
      <w:r w:rsidRPr="00B64CB1">
        <w:rPr>
          <w:sz w:val="20"/>
          <w:szCs w:val="20"/>
        </w:rPr>
        <w:t>mandataire</w:t>
      </w:r>
      <w:proofErr w:type="gramEnd"/>
      <w:r w:rsidRPr="00B64CB1">
        <w:rPr>
          <w:sz w:val="20"/>
          <w:szCs w:val="20"/>
        </w:rPr>
        <w:t xml:space="preserve"> du groupement, à produire, dans les conditions fixées au </w:t>
      </w:r>
      <w:bookmarkStart w:id="19" w:name="A1_p5C_b"/>
      <w:r w:rsidRPr="00B64CB1">
        <w:rPr>
          <w:sz w:val="20"/>
          <w:szCs w:val="20"/>
        </w:rPr>
        <w:t>règlement de la consultation</w:t>
      </w:r>
      <w:bookmarkEnd w:id="19"/>
      <w:r w:rsidRPr="00B64CB1">
        <w:rPr>
          <w:sz w:val="20"/>
          <w:szCs w:val="20"/>
        </w:rPr>
        <w:t xml:space="preserve">, la déclaration ou les certificats, attestations et déclarations mentionnés aux </w:t>
      </w:r>
      <w:r w:rsidR="00334AC8" w:rsidRPr="00B64CB1">
        <w:rPr>
          <w:sz w:val="20"/>
          <w:szCs w:val="20"/>
        </w:rPr>
        <w:t xml:space="preserve">articles </w:t>
      </w:r>
      <w:hyperlink r:id="rId15" w:anchor="LEGISCTA000037730609" w:history="1">
        <w:r w:rsidR="00334AC8" w:rsidRPr="00B64CB1">
          <w:rPr>
            <w:rStyle w:val="Lienhypertexte"/>
            <w:sz w:val="20"/>
            <w:szCs w:val="20"/>
          </w:rPr>
          <w:t>R. 2143-6 à R. 2143-10</w:t>
        </w:r>
      </w:hyperlink>
      <w:r w:rsidR="00334AC8" w:rsidRPr="00B64CB1">
        <w:rPr>
          <w:sz w:val="20"/>
          <w:szCs w:val="20"/>
        </w:rPr>
        <w:t xml:space="preserve"> du CCP </w:t>
      </w:r>
      <w:r w:rsidRPr="00B64CB1">
        <w:rPr>
          <w:sz w:val="20"/>
          <w:szCs w:val="20"/>
        </w:rPr>
        <w:t xml:space="preserve">ainsi que les attestations visées aux </w:t>
      </w:r>
      <w:r w:rsidR="00334AC8" w:rsidRPr="00B64CB1">
        <w:rPr>
          <w:sz w:val="20"/>
          <w:szCs w:val="20"/>
        </w:rPr>
        <w:t xml:space="preserve">articles </w:t>
      </w:r>
      <w:r w:rsidR="00A773EC" w:rsidRPr="00B64CB1">
        <w:rPr>
          <w:sz w:val="20"/>
          <w:szCs w:val="20"/>
        </w:rPr>
        <w:t xml:space="preserve">4–2.1., 4–2.4. </w:t>
      </w:r>
      <w:proofErr w:type="gramStart"/>
      <w:r w:rsidR="00A773EC" w:rsidRPr="00B64CB1">
        <w:rPr>
          <w:sz w:val="20"/>
          <w:szCs w:val="20"/>
        </w:rPr>
        <w:t>du</w:t>
      </w:r>
      <w:proofErr w:type="gramEnd"/>
      <w:r w:rsidR="00A773EC" w:rsidRPr="00B64CB1">
        <w:rPr>
          <w:sz w:val="20"/>
          <w:szCs w:val="20"/>
        </w:rPr>
        <w:t xml:space="preserve"> CCAP</w:t>
      </w:r>
      <w:r w:rsidR="00334AC8" w:rsidRPr="00B64CB1">
        <w:rPr>
          <w:sz w:val="20"/>
          <w:szCs w:val="20"/>
        </w:rPr>
        <w:t xml:space="preserve"> </w:t>
      </w:r>
      <w:r w:rsidRPr="00B64CB1">
        <w:rPr>
          <w:sz w:val="20"/>
          <w:szCs w:val="20"/>
        </w:rPr>
        <w:t>et, conformément aux stipulations des documents visés ci-dessus, à exécuter les prestations du présent marché dans les conditions ci-après définies.</w:t>
      </w:r>
    </w:p>
    <w:p w14:paraId="0B66B856" w14:textId="4722F269" w:rsidR="00A773EC" w:rsidRPr="00B64CB1" w:rsidRDefault="00A773EC" w:rsidP="00A773EC">
      <w:pPr>
        <w:pStyle w:val="Standard"/>
        <w:tabs>
          <w:tab w:val="left" w:pos="-3828"/>
        </w:tabs>
        <w:spacing w:after="120"/>
        <w:rPr>
          <w:sz w:val="20"/>
          <w:szCs w:val="20"/>
        </w:rPr>
      </w:pPr>
      <w:r w:rsidRPr="00B64CB1">
        <w:rPr>
          <w:rFonts w:ascii="Wingdings, Symbol" w:hAnsi="Wingdings, Symbol"/>
          <w:sz w:val="20"/>
          <w:szCs w:val="20"/>
        </w:rPr>
        <w:t>q</w:t>
      </w:r>
      <w:r w:rsidRPr="00B64CB1">
        <w:rPr>
          <w:sz w:val="20"/>
          <w:szCs w:val="20"/>
        </w:rPr>
        <w:t xml:space="preserve"> </w:t>
      </w:r>
      <w:r w:rsidRPr="00B64CB1">
        <w:rPr>
          <w:b/>
          <w:sz w:val="20"/>
          <w:szCs w:val="20"/>
          <w:u w:val="single"/>
        </w:rPr>
        <w:t>nous engageons</w:t>
      </w:r>
      <w:r w:rsidRPr="00B64CB1">
        <w:rPr>
          <w:sz w:val="20"/>
          <w:szCs w:val="20"/>
        </w:rPr>
        <w:t xml:space="preserve"> sans réserve, en tant que cotraitants </w:t>
      </w:r>
      <w:r w:rsidRPr="00B64CB1">
        <w:rPr>
          <w:b/>
          <w:sz w:val="20"/>
          <w:szCs w:val="20"/>
        </w:rPr>
        <w:t>groupés conjoints</w:t>
      </w:r>
      <w:r w:rsidRPr="00B64CB1">
        <w:rPr>
          <w:sz w:val="20"/>
          <w:szCs w:val="20"/>
        </w:rPr>
        <w:t>, représentés par :</w:t>
      </w:r>
    </w:p>
    <w:p w14:paraId="7EBA80EC" w14:textId="77777777" w:rsidR="00A773EC" w:rsidRPr="00B64CB1" w:rsidRDefault="00A773EC" w:rsidP="00A773EC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EEAF6" w:themeFill="accent5" w:themeFillTint="33"/>
        <w:ind w:left="567"/>
        <w:rPr>
          <w:sz w:val="20"/>
          <w:szCs w:val="20"/>
        </w:rPr>
      </w:pPr>
    </w:p>
    <w:p w14:paraId="53F0DB17" w14:textId="77777777" w:rsidR="00A773EC" w:rsidRPr="00B64CB1" w:rsidRDefault="00A773EC" w:rsidP="00A773EC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EEAF6" w:themeFill="accent5" w:themeFillTint="33"/>
        <w:ind w:left="567"/>
        <w:rPr>
          <w:sz w:val="20"/>
          <w:szCs w:val="20"/>
        </w:rPr>
      </w:pPr>
    </w:p>
    <w:p w14:paraId="74874EF1" w14:textId="2981F07B" w:rsidR="00A773EC" w:rsidRPr="00B64CB1" w:rsidRDefault="00A773EC" w:rsidP="00A773EC">
      <w:pPr>
        <w:pStyle w:val="Standard"/>
        <w:tabs>
          <w:tab w:val="left" w:pos="-3687"/>
        </w:tabs>
        <w:spacing w:before="120"/>
        <w:ind w:left="567"/>
        <w:jc w:val="both"/>
        <w:rPr>
          <w:sz w:val="20"/>
          <w:szCs w:val="20"/>
        </w:rPr>
      </w:pPr>
      <w:proofErr w:type="gramStart"/>
      <w:r w:rsidRPr="00B64CB1">
        <w:rPr>
          <w:sz w:val="20"/>
          <w:szCs w:val="20"/>
        </w:rPr>
        <w:t>mandataire</w:t>
      </w:r>
      <w:proofErr w:type="gramEnd"/>
      <w:r w:rsidRPr="00B64CB1">
        <w:rPr>
          <w:sz w:val="20"/>
          <w:szCs w:val="20"/>
        </w:rPr>
        <w:t xml:space="preserve"> du groupement, à produire, dans les conditions fixées au règlement de la consultation, la déclaration ou les certificats, attestations et déclarations mentionnés aux articles </w:t>
      </w:r>
      <w:hyperlink r:id="rId16" w:anchor="LEGISCTA000037730609" w:history="1">
        <w:r w:rsidRPr="00B64CB1">
          <w:rPr>
            <w:rStyle w:val="Lienhypertexte"/>
            <w:sz w:val="20"/>
            <w:szCs w:val="20"/>
          </w:rPr>
          <w:t>R. 2143-6 à R. 2143-10</w:t>
        </w:r>
      </w:hyperlink>
      <w:r w:rsidRPr="00B64CB1">
        <w:rPr>
          <w:sz w:val="20"/>
          <w:szCs w:val="20"/>
        </w:rPr>
        <w:t xml:space="preserve"> du CCP ainsi que les attestations visées aux articles 4–2.1., 4–2.4. </w:t>
      </w:r>
      <w:proofErr w:type="gramStart"/>
      <w:r w:rsidRPr="00B64CB1">
        <w:rPr>
          <w:sz w:val="20"/>
          <w:szCs w:val="20"/>
        </w:rPr>
        <w:t>du</w:t>
      </w:r>
      <w:proofErr w:type="gramEnd"/>
      <w:r w:rsidRPr="00B64CB1">
        <w:rPr>
          <w:sz w:val="20"/>
          <w:szCs w:val="20"/>
        </w:rPr>
        <w:t xml:space="preserve"> CCAP et, conformément aux stipulations des documents visés ci-dessus, à exécuter les prestations du présent marché dans les conditions ci-après définies et selon la répartition des prestations précisée en annexe au présent acte d'engagement.</w:t>
      </w:r>
    </w:p>
    <w:p w14:paraId="780451EB" w14:textId="30CD57AB" w:rsidR="00A773EC" w:rsidRPr="00B64CB1" w:rsidRDefault="00A773EC" w:rsidP="00A773EC">
      <w:pPr>
        <w:pStyle w:val="Standard"/>
        <w:tabs>
          <w:tab w:val="left" w:pos="-3687"/>
        </w:tabs>
        <w:ind w:left="567"/>
        <w:rPr>
          <w:sz w:val="20"/>
          <w:szCs w:val="20"/>
        </w:rPr>
      </w:pPr>
      <w:r w:rsidRPr="00B64CB1">
        <w:rPr>
          <w:sz w:val="20"/>
          <w:szCs w:val="20"/>
        </w:rPr>
        <w:t xml:space="preserve">Le mandataire du groupement conjoint </w:t>
      </w:r>
      <w:r w:rsidRPr="00B64CB1">
        <w:rPr>
          <w:b/>
          <w:sz w:val="20"/>
          <w:szCs w:val="20"/>
        </w:rPr>
        <w:t>est solidaire</w:t>
      </w:r>
      <w:r w:rsidRPr="00B64CB1">
        <w:rPr>
          <w:sz w:val="20"/>
          <w:szCs w:val="20"/>
        </w:rPr>
        <w:t xml:space="preserve"> de chacun des membres du groupement pour ses obligations contractuelles à l'égard du Maitre d'Ouvrage, pour l'exécution du marché.</w:t>
      </w:r>
    </w:p>
    <w:p w14:paraId="72C80D4F" w14:textId="42F30F9E" w:rsidR="00A62BF2" w:rsidRPr="00B64CB1" w:rsidRDefault="001A19CD">
      <w:pPr>
        <w:pStyle w:val="Paragraphe"/>
        <w:spacing w:before="240"/>
      </w:pPr>
      <w:r w:rsidRPr="00B64CB1">
        <w:t>L</w:t>
      </w:r>
      <w:r w:rsidR="007609B2" w:rsidRPr="00B64CB1">
        <w:t>’</w:t>
      </w:r>
      <w:r w:rsidRPr="00B64CB1">
        <w:t xml:space="preserve">offre ainsi présentée ne </w:t>
      </w:r>
      <w:r w:rsidRPr="00B64CB1">
        <w:rPr>
          <w:b/>
          <w:u w:val="single"/>
        </w:rPr>
        <w:t>me</w:t>
      </w:r>
      <w:r w:rsidRPr="00B64CB1">
        <w:t> / </w:t>
      </w:r>
      <w:r w:rsidRPr="00B64CB1">
        <w:rPr>
          <w:b/>
          <w:u w:val="single"/>
        </w:rPr>
        <w:t>nous</w:t>
      </w:r>
      <w:r w:rsidRPr="00B64CB1">
        <w:t xml:space="preserve"> lie toutefois que si son acceptation </w:t>
      </w:r>
      <w:proofErr w:type="gramStart"/>
      <w:r w:rsidRPr="00B64CB1">
        <w:rPr>
          <w:b/>
          <w:u w:val="single"/>
        </w:rPr>
        <w:t>m</w:t>
      </w:r>
      <w:r w:rsidR="007609B2" w:rsidRPr="00B64CB1">
        <w:rPr>
          <w:b/>
          <w:u w:val="single"/>
        </w:rPr>
        <w:t>’</w:t>
      </w:r>
      <w:r w:rsidRPr="00B64CB1">
        <w:t> /</w:t>
      </w:r>
      <w:proofErr w:type="gramEnd"/>
      <w:r w:rsidRPr="00B64CB1">
        <w:t> </w:t>
      </w:r>
      <w:r w:rsidRPr="00B64CB1">
        <w:rPr>
          <w:b/>
          <w:u w:val="single"/>
        </w:rPr>
        <w:t>nous</w:t>
      </w:r>
      <w:r w:rsidRPr="00B64CB1">
        <w:t xml:space="preserve"> est notifiée dans un délai de 6 mois à compter de la date limite de remise des offres fixée par le règlement de la consultation</w:t>
      </w:r>
      <w:r w:rsidR="00A773EC" w:rsidRPr="00B64CB1">
        <w:t xml:space="preserve"> et rappelée en page de garde du CCAP.</w:t>
      </w:r>
    </w:p>
    <w:p w14:paraId="7D01FCF1" w14:textId="2713042C" w:rsidR="004F77A7" w:rsidRPr="00B64CB1" w:rsidRDefault="00A773EC" w:rsidP="004F77A7">
      <w:pPr>
        <w:pStyle w:val="Paragraphe"/>
      </w:pPr>
      <w:r w:rsidRPr="00B64CB1">
        <w:t>La</w:t>
      </w:r>
      <w:r w:rsidR="004F77A7" w:rsidRPr="00B64CB1">
        <w:t xml:space="preserve"> bonne exécution des prestations ci-après dépend essentiellement de la/des personne(s) physique(s) suivante(s) :</w:t>
      </w:r>
    </w:p>
    <w:tbl>
      <w:tblPr>
        <w:tblW w:w="945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4"/>
        <w:gridCol w:w="5489"/>
      </w:tblGrid>
      <w:tr w:rsidR="00AD310C" w:rsidRPr="00B64CB1" w14:paraId="0ECF29FF" w14:textId="77777777" w:rsidTr="00A773EC">
        <w:trPr>
          <w:trHeight w:val="545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109BF2" w14:textId="318E77AF" w:rsidR="00AD310C" w:rsidRPr="00B64CB1" w:rsidRDefault="00A773EC" w:rsidP="004F77A7">
            <w:pPr>
              <w:pStyle w:val="Paragraphe"/>
              <w:jc w:val="left"/>
            </w:pPr>
            <w:r w:rsidRPr="00B64CB1">
              <w:t>Pour la responsabilité des études :</w:t>
            </w:r>
          </w:p>
        </w:tc>
        <w:tc>
          <w:tcPr>
            <w:tcW w:w="54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3B566D" w14:textId="4CA6C5FE" w:rsidR="00AD310C" w:rsidRPr="00B64CB1" w:rsidRDefault="00AD310C" w:rsidP="004F77A7">
            <w:pPr>
              <w:pStyle w:val="Paragraphe"/>
              <w:jc w:val="left"/>
            </w:pPr>
          </w:p>
        </w:tc>
      </w:tr>
      <w:tr w:rsidR="00AD310C" w:rsidRPr="00B64CB1" w14:paraId="201AC911" w14:textId="77777777" w:rsidTr="00A773EC">
        <w:trPr>
          <w:trHeight w:val="568"/>
          <w:jc w:val="center"/>
        </w:trPr>
        <w:tc>
          <w:tcPr>
            <w:tcW w:w="3964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8AC6F2" w14:textId="243BD12A" w:rsidR="00AD310C" w:rsidRPr="00B64CB1" w:rsidRDefault="00A773EC" w:rsidP="004F77A7">
            <w:pPr>
              <w:pStyle w:val="Paragraphe"/>
              <w:jc w:val="left"/>
            </w:pPr>
            <w:r w:rsidRPr="00B64CB1">
              <w:t>Pour la responsabilité des travaux :</w:t>
            </w:r>
          </w:p>
        </w:tc>
        <w:tc>
          <w:tcPr>
            <w:tcW w:w="548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FF0B4E" w14:textId="77777777" w:rsidR="00AD310C" w:rsidRPr="00B64CB1" w:rsidRDefault="00AD310C" w:rsidP="004F77A7">
            <w:pPr>
              <w:pStyle w:val="Paragraphe"/>
              <w:jc w:val="left"/>
            </w:pPr>
          </w:p>
        </w:tc>
      </w:tr>
      <w:tr w:rsidR="00AD310C" w:rsidRPr="00B64CB1" w14:paraId="685CCD5E" w14:textId="77777777" w:rsidTr="00A773EC">
        <w:trPr>
          <w:trHeight w:val="551"/>
          <w:jc w:val="center"/>
        </w:trPr>
        <w:tc>
          <w:tcPr>
            <w:tcW w:w="3964" w:type="dxa"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A05D3A" w14:textId="5290A8B8" w:rsidR="00A773EC" w:rsidRPr="00B64CB1" w:rsidRDefault="00A773EC" w:rsidP="004F77A7">
            <w:pPr>
              <w:pStyle w:val="Paragraphe"/>
              <w:jc w:val="left"/>
            </w:pPr>
            <w:r w:rsidRPr="00B64CB1">
              <w:t>Pour la réception des ouvrages :</w:t>
            </w:r>
          </w:p>
        </w:tc>
        <w:tc>
          <w:tcPr>
            <w:tcW w:w="548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2561EC" w14:textId="77777777" w:rsidR="00AD310C" w:rsidRPr="00B64CB1" w:rsidRDefault="00AD310C" w:rsidP="004F77A7">
            <w:pPr>
              <w:pStyle w:val="Paragraphe"/>
              <w:jc w:val="left"/>
            </w:pPr>
          </w:p>
        </w:tc>
      </w:tr>
    </w:tbl>
    <w:p w14:paraId="5DADE0EC" w14:textId="53A77BCF" w:rsidR="00A62BF2" w:rsidRPr="00B64CB1" w:rsidRDefault="001A19CD" w:rsidP="00746F09">
      <w:pPr>
        <w:pStyle w:val="Titre1"/>
      </w:pPr>
      <w:bookmarkStart w:id="20" w:name="_Toc184978160"/>
      <w:bookmarkStart w:id="21" w:name="_Toc203487193"/>
      <w:r w:rsidRPr="00B64CB1">
        <w:lastRenderedPageBreak/>
        <w:t>P</w:t>
      </w:r>
      <w:r w:rsidR="00622C8A" w:rsidRPr="00B64CB1">
        <w:t>restations et prix</w:t>
      </w:r>
      <w:bookmarkEnd w:id="20"/>
      <w:bookmarkEnd w:id="21"/>
    </w:p>
    <w:p w14:paraId="729A9F37" w14:textId="0172CD46" w:rsidR="00A62BF2" w:rsidRPr="00B64CB1" w:rsidRDefault="001A19CD">
      <w:pPr>
        <w:pStyle w:val="Titre2"/>
      </w:pPr>
      <w:bookmarkStart w:id="22" w:name="_Montant_du_marché"/>
      <w:bookmarkStart w:id="23" w:name="_Toc184978161"/>
      <w:bookmarkStart w:id="24" w:name="_Toc203487194"/>
      <w:bookmarkEnd w:id="22"/>
      <w:r w:rsidRPr="00B64CB1">
        <w:t>Montant du marché</w:t>
      </w:r>
      <w:bookmarkEnd w:id="23"/>
      <w:bookmarkEnd w:id="24"/>
    </w:p>
    <w:p w14:paraId="30DAE6E2" w14:textId="703CB207" w:rsidR="00A62BF2" w:rsidRPr="00A15246" w:rsidRDefault="001A19CD" w:rsidP="004F77A7">
      <w:pPr>
        <w:pStyle w:val="Paragraphe"/>
        <w:rPr>
          <w:strike/>
        </w:rPr>
      </w:pPr>
      <w:r w:rsidRPr="00B64CB1">
        <w:t>L</w:t>
      </w:r>
      <w:r w:rsidR="007609B2" w:rsidRPr="00B64CB1">
        <w:t>’</w:t>
      </w:r>
      <w:r w:rsidRPr="00B64CB1">
        <w:t>offre de prix est établie sur la base des conditions économiques au mois de remise de l</w:t>
      </w:r>
      <w:r w:rsidR="007609B2" w:rsidRPr="00B64CB1">
        <w:t>’</w:t>
      </w:r>
      <w:r w:rsidRPr="00B64CB1">
        <w:t>offre fixée en page 1 du présent acte d</w:t>
      </w:r>
      <w:r w:rsidR="007609B2" w:rsidRPr="00B64CB1">
        <w:t>’</w:t>
      </w:r>
      <w:r w:rsidRPr="00B64CB1">
        <w:t xml:space="preserve">engagement. </w:t>
      </w:r>
    </w:p>
    <w:p w14:paraId="58D84723" w14:textId="6AA31855" w:rsidR="00A62BF2" w:rsidRPr="00B64CB1" w:rsidRDefault="001A19CD" w:rsidP="004F77A7">
      <w:pPr>
        <w:pStyle w:val="Paragraphe"/>
      </w:pPr>
      <w:r w:rsidRPr="00B64CB1">
        <w:t>Les modalités de variation des prix sont fixées à l</w:t>
      </w:r>
      <w:r w:rsidR="007609B2" w:rsidRPr="00B64CB1">
        <w:t>’</w:t>
      </w:r>
      <w:r w:rsidRPr="00B64CB1">
        <w:t xml:space="preserve">article </w:t>
      </w:r>
      <w:r w:rsidR="00783596">
        <w:t>9</w:t>
      </w:r>
      <w:r w:rsidR="004F77A7" w:rsidRPr="00B64CB1">
        <w:t>–</w:t>
      </w:r>
      <w:r w:rsidR="00A773EC" w:rsidRPr="00B64CB1">
        <w:t>4</w:t>
      </w:r>
      <w:r w:rsidR="00783596">
        <w:t>.4</w:t>
      </w:r>
      <w:r w:rsidRPr="00B64CB1">
        <w:t xml:space="preserve"> du CC</w:t>
      </w:r>
      <w:r w:rsidR="00A773EC" w:rsidRPr="00B64CB1">
        <w:t>A</w:t>
      </w:r>
      <w:r w:rsidRPr="00B64CB1">
        <w:t>P.</w:t>
      </w:r>
    </w:p>
    <w:p w14:paraId="2F77B497" w14:textId="7424EDB4" w:rsidR="00131224" w:rsidRPr="00B64CB1" w:rsidRDefault="001A19CD">
      <w:pPr>
        <w:pStyle w:val="Paragraphe"/>
      </w:pPr>
      <w:r w:rsidRPr="00B64CB1">
        <w:t>Il n</w:t>
      </w:r>
      <w:r w:rsidR="007609B2" w:rsidRPr="00B64CB1">
        <w:t>’</w:t>
      </w:r>
      <w:r w:rsidRPr="00B64CB1">
        <w:t xml:space="preserve">est pas prévu de décomposition en tranches, les prestations </w:t>
      </w:r>
      <w:r w:rsidR="00CC2AB5">
        <w:t>sont</w:t>
      </w:r>
      <w:r w:rsidRPr="00B64CB1">
        <w:t xml:space="preserve"> réparties en lots.</w:t>
      </w:r>
    </w:p>
    <w:p w14:paraId="2F72E4A1" w14:textId="6EC0DDEB" w:rsidR="00A62BF2" w:rsidRPr="00B64CB1" w:rsidRDefault="00A773EC" w:rsidP="004F77A7">
      <w:pPr>
        <w:pStyle w:val="Paragraphe"/>
      </w:pPr>
      <w:r w:rsidRPr="00B64CB1">
        <w:t>L'évaluation de l'ensemble des travaux, telle qu'elle résulte du détail estimatif, est</w:t>
      </w:r>
      <w:r w:rsidR="001A19CD" w:rsidRPr="00B64CB1">
        <w:t> :</w:t>
      </w:r>
    </w:p>
    <w:tbl>
      <w:tblPr>
        <w:tblW w:w="865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38"/>
        <w:gridCol w:w="1428"/>
        <w:gridCol w:w="1713"/>
        <w:gridCol w:w="3080"/>
      </w:tblGrid>
      <w:tr w:rsidR="00A62BF2" w:rsidRPr="00B64CB1" w14:paraId="2892FF75" w14:textId="77777777" w:rsidTr="004F77A7">
        <w:trPr>
          <w:jc w:val="center"/>
        </w:trPr>
        <w:tc>
          <w:tcPr>
            <w:tcW w:w="5579" w:type="dxa"/>
            <w:gridSpan w:val="3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5B9B539" w14:textId="3A04C8F4" w:rsidR="00A62BF2" w:rsidRPr="00B64CB1" w:rsidRDefault="00AE071C" w:rsidP="00DD305F">
            <w:pPr>
              <w:pStyle w:val="Paragraphe"/>
              <w:numPr>
                <w:ilvl w:val="0"/>
                <w:numId w:val="29"/>
              </w:numPr>
            </w:pPr>
            <w:r w:rsidRPr="00B64CB1">
              <w:t>M</w:t>
            </w:r>
            <w:r w:rsidR="001A19CD" w:rsidRPr="00B64CB1">
              <w:t>ontant hors TVA :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6A4984" w14:textId="77777777" w:rsidR="00A62BF2" w:rsidRPr="00B64CB1" w:rsidRDefault="00A62BF2">
            <w:pPr>
              <w:pStyle w:val="Paragraphe"/>
              <w:keepNext/>
              <w:keepLines/>
            </w:pPr>
          </w:p>
        </w:tc>
      </w:tr>
      <w:tr w:rsidR="00A62BF2" w:rsidRPr="00B64CB1" w14:paraId="170FB8AA" w14:textId="77777777" w:rsidTr="004F77A7">
        <w:trPr>
          <w:trHeight w:hRule="exact" w:val="60"/>
          <w:jc w:val="center"/>
        </w:trPr>
        <w:tc>
          <w:tcPr>
            <w:tcW w:w="8659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5EEF51" w14:textId="77777777" w:rsidR="00A62BF2" w:rsidRPr="00B64CB1" w:rsidRDefault="00A62BF2">
            <w:pPr>
              <w:pStyle w:val="Paragraphe"/>
              <w:keepNext/>
              <w:keepLines/>
              <w:snapToGrid w:val="0"/>
            </w:pPr>
          </w:p>
        </w:tc>
      </w:tr>
      <w:tr w:rsidR="00A62BF2" w:rsidRPr="00B64CB1" w14:paraId="1055606F" w14:textId="77777777" w:rsidTr="00A074D8">
        <w:trPr>
          <w:jc w:val="center"/>
        </w:trPr>
        <w:tc>
          <w:tcPr>
            <w:tcW w:w="243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2C1B1D" w14:textId="77777777" w:rsidR="00A62BF2" w:rsidRPr="00B64CB1" w:rsidRDefault="001A19CD" w:rsidP="00DD305F">
            <w:pPr>
              <w:pStyle w:val="Paragraphe"/>
              <w:numPr>
                <w:ilvl w:val="0"/>
                <w:numId w:val="29"/>
              </w:numPr>
              <w:snapToGrid w:val="0"/>
            </w:pPr>
            <w:r w:rsidRPr="00B64CB1">
              <w:t>TVA au taux de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18FAB5" w14:textId="77777777" w:rsidR="00A62BF2" w:rsidRPr="00B64CB1" w:rsidRDefault="00A62BF2">
            <w:pPr>
              <w:pStyle w:val="Paragraphe"/>
              <w:keepNext/>
              <w:keepLines/>
            </w:pPr>
          </w:p>
        </w:tc>
        <w:tc>
          <w:tcPr>
            <w:tcW w:w="1713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56BD0E" w14:textId="5F32C2F3" w:rsidR="00A62BF2" w:rsidRPr="00B64CB1" w:rsidRDefault="001A19CD">
            <w:pPr>
              <w:pStyle w:val="Paragraphe"/>
              <w:keepNext/>
              <w:keepLines/>
              <w:snapToGrid w:val="0"/>
              <w:jc w:val="left"/>
            </w:pPr>
            <w:proofErr w:type="gramStart"/>
            <w:r w:rsidRPr="00B64CB1">
              <w:t>%,</w:t>
            </w:r>
            <w:r w:rsidR="004F77A7" w:rsidRPr="00B64CB1">
              <w:t xml:space="preserve">   </w:t>
            </w:r>
            <w:proofErr w:type="gramEnd"/>
            <w:r w:rsidR="004F77A7" w:rsidRPr="00B64CB1">
              <w:t xml:space="preserve">               </w:t>
            </w:r>
            <w:r w:rsidRPr="00B64CB1">
              <w:t>soit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9FB0FB" w14:textId="77777777" w:rsidR="00A62BF2" w:rsidRPr="00B64CB1" w:rsidRDefault="00A62BF2">
            <w:pPr>
              <w:pStyle w:val="Paragraphe"/>
              <w:keepNext/>
              <w:keepLines/>
              <w:snapToGrid w:val="0"/>
            </w:pPr>
          </w:p>
        </w:tc>
      </w:tr>
      <w:tr w:rsidR="00A074D8" w:rsidRPr="00B64CB1" w14:paraId="2ED5C56E" w14:textId="77777777" w:rsidTr="00A074D8">
        <w:trPr>
          <w:trHeight w:hRule="exact" w:val="57"/>
          <w:jc w:val="center"/>
        </w:trPr>
        <w:tc>
          <w:tcPr>
            <w:tcW w:w="243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D5F84C" w14:textId="77777777" w:rsidR="00A074D8" w:rsidRPr="00B64CB1" w:rsidRDefault="00A074D8" w:rsidP="00A074D8">
            <w:pPr>
              <w:pStyle w:val="Paragraphe"/>
              <w:snapToGrid w:val="0"/>
              <w:rPr>
                <w:sz w:val="2"/>
                <w:szCs w:val="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A335D5" w14:textId="77777777" w:rsidR="00A074D8" w:rsidRPr="00B64CB1" w:rsidRDefault="00A074D8" w:rsidP="00A074D8">
            <w:pPr>
              <w:pStyle w:val="Paragraphe"/>
              <w:keepNext/>
              <w:keepLines/>
              <w:rPr>
                <w:sz w:val="2"/>
                <w:szCs w:val="2"/>
              </w:rPr>
            </w:pPr>
          </w:p>
        </w:tc>
        <w:tc>
          <w:tcPr>
            <w:tcW w:w="1713" w:type="dxa"/>
            <w:tcBorders>
              <w:lef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54E507" w14:textId="77777777" w:rsidR="00A074D8" w:rsidRPr="00B64CB1" w:rsidRDefault="00A074D8" w:rsidP="00A074D8">
            <w:pPr>
              <w:pStyle w:val="Paragraphe"/>
              <w:keepNext/>
              <w:keepLines/>
              <w:snapToGrid w:val="0"/>
              <w:jc w:val="left"/>
              <w:rPr>
                <w:sz w:val="2"/>
                <w:szCs w:val="2"/>
              </w:rPr>
            </w:pPr>
          </w:p>
        </w:tc>
        <w:tc>
          <w:tcPr>
            <w:tcW w:w="3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E308CE" w14:textId="77777777" w:rsidR="00A074D8" w:rsidRPr="00B64CB1" w:rsidRDefault="00A074D8" w:rsidP="00A074D8">
            <w:pPr>
              <w:pStyle w:val="Paragraphe"/>
              <w:keepNext/>
              <w:keepLines/>
              <w:snapToGrid w:val="0"/>
              <w:rPr>
                <w:sz w:val="2"/>
                <w:szCs w:val="2"/>
              </w:rPr>
            </w:pPr>
          </w:p>
        </w:tc>
      </w:tr>
      <w:tr w:rsidR="00A074D8" w:rsidRPr="00B64CB1" w14:paraId="28BEBF55" w14:textId="77777777" w:rsidTr="00A074D8">
        <w:trPr>
          <w:jc w:val="center"/>
        </w:trPr>
        <w:tc>
          <w:tcPr>
            <w:tcW w:w="243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558716" w14:textId="4756F23F" w:rsidR="00A074D8" w:rsidRPr="00B64CB1" w:rsidRDefault="00A074D8" w:rsidP="00A074D8">
            <w:pPr>
              <w:pStyle w:val="Paragraphe"/>
              <w:numPr>
                <w:ilvl w:val="0"/>
                <w:numId w:val="29"/>
              </w:numPr>
              <w:snapToGrid w:val="0"/>
            </w:pPr>
            <w:r w:rsidRPr="00B64CB1">
              <w:t>TVA au taux de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2C5372" w14:textId="77777777" w:rsidR="00A074D8" w:rsidRPr="00B64CB1" w:rsidRDefault="00A074D8" w:rsidP="00A074D8">
            <w:pPr>
              <w:pStyle w:val="Paragraphe"/>
              <w:keepNext/>
              <w:keepLines/>
            </w:pPr>
          </w:p>
        </w:tc>
        <w:tc>
          <w:tcPr>
            <w:tcW w:w="1713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8A3160" w14:textId="6D983147" w:rsidR="00A074D8" w:rsidRPr="00B64CB1" w:rsidRDefault="00A074D8" w:rsidP="00A074D8">
            <w:pPr>
              <w:pStyle w:val="Paragraphe"/>
              <w:keepNext/>
              <w:keepLines/>
              <w:snapToGrid w:val="0"/>
              <w:jc w:val="left"/>
            </w:pPr>
            <w:proofErr w:type="gramStart"/>
            <w:r w:rsidRPr="00B64CB1">
              <w:t xml:space="preserve">%,   </w:t>
            </w:r>
            <w:proofErr w:type="gramEnd"/>
            <w:r w:rsidRPr="00B64CB1">
              <w:t xml:space="preserve">               soit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951E78" w14:textId="77777777" w:rsidR="00A074D8" w:rsidRPr="00B64CB1" w:rsidRDefault="00A074D8" w:rsidP="00A074D8">
            <w:pPr>
              <w:pStyle w:val="Paragraphe"/>
              <w:keepNext/>
              <w:keepLines/>
              <w:snapToGrid w:val="0"/>
            </w:pPr>
          </w:p>
        </w:tc>
      </w:tr>
      <w:tr w:rsidR="00A074D8" w:rsidRPr="00B64CB1" w14:paraId="2B6001E8" w14:textId="77777777" w:rsidTr="00A074D8">
        <w:trPr>
          <w:trHeight w:hRule="exact" w:val="57"/>
          <w:jc w:val="center"/>
        </w:trPr>
        <w:tc>
          <w:tcPr>
            <w:tcW w:w="243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7BCFCD" w14:textId="77777777" w:rsidR="00A074D8" w:rsidRPr="00B64CB1" w:rsidRDefault="00A074D8" w:rsidP="00A074D8">
            <w:pPr>
              <w:pStyle w:val="Paragraphe"/>
              <w:snapToGrid w:val="0"/>
            </w:pPr>
          </w:p>
        </w:tc>
        <w:tc>
          <w:tcPr>
            <w:tcW w:w="14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DFC3BD" w14:textId="77777777" w:rsidR="00A074D8" w:rsidRPr="00B64CB1" w:rsidRDefault="00A074D8" w:rsidP="00A074D8">
            <w:pPr>
              <w:pStyle w:val="Paragraphe"/>
              <w:keepNext/>
              <w:keepLines/>
            </w:pPr>
          </w:p>
        </w:tc>
        <w:tc>
          <w:tcPr>
            <w:tcW w:w="1713" w:type="dxa"/>
            <w:tcBorders>
              <w:lef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650273" w14:textId="77777777" w:rsidR="00A074D8" w:rsidRPr="00B64CB1" w:rsidRDefault="00A074D8" w:rsidP="00A074D8">
            <w:pPr>
              <w:pStyle w:val="Paragraphe"/>
              <w:keepNext/>
              <w:keepLines/>
              <w:snapToGrid w:val="0"/>
              <w:jc w:val="left"/>
            </w:pPr>
          </w:p>
        </w:tc>
        <w:tc>
          <w:tcPr>
            <w:tcW w:w="3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1BD8FC" w14:textId="77777777" w:rsidR="00A074D8" w:rsidRPr="00B64CB1" w:rsidRDefault="00A074D8" w:rsidP="00A074D8">
            <w:pPr>
              <w:pStyle w:val="Paragraphe"/>
              <w:keepNext/>
              <w:keepLines/>
              <w:snapToGrid w:val="0"/>
            </w:pPr>
          </w:p>
        </w:tc>
      </w:tr>
      <w:tr w:rsidR="00A074D8" w:rsidRPr="00B64CB1" w14:paraId="7E00E268" w14:textId="77777777" w:rsidTr="004F77A7">
        <w:trPr>
          <w:jc w:val="center"/>
        </w:trPr>
        <w:tc>
          <w:tcPr>
            <w:tcW w:w="243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7281FC" w14:textId="37BD96BA" w:rsidR="00A074D8" w:rsidRPr="00B64CB1" w:rsidRDefault="00A074D8" w:rsidP="00A074D8">
            <w:pPr>
              <w:pStyle w:val="Paragraphe"/>
              <w:numPr>
                <w:ilvl w:val="0"/>
                <w:numId w:val="29"/>
              </w:numPr>
              <w:snapToGrid w:val="0"/>
            </w:pPr>
            <w:r w:rsidRPr="00B64CB1">
              <w:t>TVA au taux de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F166C0" w14:textId="77777777" w:rsidR="00A074D8" w:rsidRPr="00B64CB1" w:rsidRDefault="00A074D8" w:rsidP="00A074D8">
            <w:pPr>
              <w:pStyle w:val="Paragraphe"/>
              <w:keepNext/>
              <w:keepLines/>
            </w:pPr>
          </w:p>
        </w:tc>
        <w:tc>
          <w:tcPr>
            <w:tcW w:w="1713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FFDB85" w14:textId="7F4C238D" w:rsidR="00A074D8" w:rsidRPr="00B64CB1" w:rsidRDefault="00A074D8" w:rsidP="00A074D8">
            <w:pPr>
              <w:pStyle w:val="Paragraphe"/>
              <w:keepNext/>
              <w:keepLines/>
              <w:snapToGrid w:val="0"/>
              <w:jc w:val="left"/>
            </w:pPr>
            <w:proofErr w:type="gramStart"/>
            <w:r w:rsidRPr="00B64CB1">
              <w:t xml:space="preserve">%,   </w:t>
            </w:r>
            <w:proofErr w:type="gramEnd"/>
            <w:r w:rsidRPr="00B64CB1">
              <w:t xml:space="preserve">               soit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955C3F" w14:textId="77777777" w:rsidR="00A074D8" w:rsidRPr="00B64CB1" w:rsidRDefault="00A074D8" w:rsidP="00A074D8">
            <w:pPr>
              <w:pStyle w:val="Paragraphe"/>
              <w:keepNext/>
              <w:keepLines/>
              <w:snapToGrid w:val="0"/>
            </w:pPr>
          </w:p>
        </w:tc>
      </w:tr>
      <w:tr w:rsidR="00A074D8" w:rsidRPr="00B64CB1" w14:paraId="49377835" w14:textId="77777777" w:rsidTr="004F77A7">
        <w:trPr>
          <w:trHeight w:hRule="exact" w:val="60"/>
          <w:jc w:val="center"/>
        </w:trPr>
        <w:tc>
          <w:tcPr>
            <w:tcW w:w="8659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612E3C" w14:textId="77777777" w:rsidR="00A074D8" w:rsidRPr="00B64CB1" w:rsidRDefault="00A074D8" w:rsidP="00A074D8">
            <w:pPr>
              <w:pStyle w:val="Paragraphe"/>
              <w:keepNext/>
              <w:keepLines/>
              <w:snapToGrid w:val="0"/>
            </w:pPr>
          </w:p>
        </w:tc>
      </w:tr>
      <w:tr w:rsidR="00A074D8" w:rsidRPr="00B64CB1" w14:paraId="5D01BDDE" w14:textId="77777777" w:rsidTr="004F77A7">
        <w:trPr>
          <w:jc w:val="center"/>
        </w:trPr>
        <w:tc>
          <w:tcPr>
            <w:tcW w:w="5579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0B5CDF" w14:textId="1D49609A" w:rsidR="00A074D8" w:rsidRPr="00B64CB1" w:rsidRDefault="00AE071C" w:rsidP="00A074D8">
            <w:pPr>
              <w:pStyle w:val="Paragraphe"/>
              <w:numPr>
                <w:ilvl w:val="0"/>
                <w:numId w:val="29"/>
              </w:numPr>
              <w:snapToGrid w:val="0"/>
            </w:pPr>
            <w:r w:rsidRPr="00B64CB1">
              <w:t>Montant</w:t>
            </w:r>
            <w:r w:rsidR="00A074D8" w:rsidRPr="00B64CB1">
              <w:t xml:space="preserve"> TVA incluse :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F6CC1F" w14:textId="77777777" w:rsidR="00A074D8" w:rsidRPr="00B64CB1" w:rsidRDefault="00A074D8" w:rsidP="00A074D8">
            <w:pPr>
              <w:pStyle w:val="Paragraphe"/>
            </w:pPr>
          </w:p>
        </w:tc>
      </w:tr>
      <w:tr w:rsidR="00A074D8" w:rsidRPr="00B64CB1" w14:paraId="5F675B15" w14:textId="77777777" w:rsidTr="004F77A7">
        <w:trPr>
          <w:trHeight w:hRule="exact" w:val="60"/>
          <w:jc w:val="center"/>
        </w:trPr>
        <w:tc>
          <w:tcPr>
            <w:tcW w:w="8659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DDCA30" w14:textId="77777777" w:rsidR="00A074D8" w:rsidRPr="00B64CB1" w:rsidRDefault="00A074D8" w:rsidP="00A074D8">
            <w:pPr>
              <w:pStyle w:val="Paragraphe"/>
              <w:keepNext/>
              <w:keepLines/>
              <w:snapToGrid w:val="0"/>
            </w:pPr>
            <w:r w:rsidRPr="00B64CB1">
              <w:t xml:space="preserve">   </w:t>
            </w:r>
          </w:p>
          <w:p w14:paraId="25A2536E" w14:textId="77777777" w:rsidR="00A074D8" w:rsidRPr="00B64CB1" w:rsidRDefault="00A074D8" w:rsidP="00A074D8">
            <w:pPr>
              <w:pStyle w:val="Paragraphe"/>
              <w:keepNext/>
              <w:keepLines/>
            </w:pPr>
          </w:p>
        </w:tc>
      </w:tr>
    </w:tbl>
    <w:p w14:paraId="223B5CFE" w14:textId="77777777" w:rsidR="00131224" w:rsidRPr="00B64CB1" w:rsidRDefault="00131224" w:rsidP="00131224">
      <w:pPr>
        <w:pStyle w:val="Standard"/>
        <w:tabs>
          <w:tab w:val="left" w:pos="-3828"/>
        </w:tabs>
        <w:spacing w:after="120"/>
        <w:rPr>
          <w:sz w:val="20"/>
          <w:szCs w:val="20"/>
        </w:rPr>
      </w:pPr>
      <w:r w:rsidRPr="00B64CB1">
        <w:rPr>
          <w:rFonts w:ascii="Wingdings, Symbol" w:hAnsi="Wingdings, Symbol"/>
          <w:sz w:val="20"/>
          <w:szCs w:val="20"/>
        </w:rPr>
        <w:t>q</w:t>
      </w:r>
      <w:r w:rsidRPr="00B64CB1">
        <w:rPr>
          <w:sz w:val="20"/>
          <w:szCs w:val="20"/>
        </w:rPr>
        <w:t xml:space="preserve"> </w:t>
      </w:r>
      <w:r w:rsidRPr="00B64CB1">
        <w:rPr>
          <w:b/>
          <w:sz w:val="20"/>
          <w:szCs w:val="20"/>
          <w:u w:val="single"/>
        </w:rPr>
        <w:t>Groupement conjoint</w:t>
      </w:r>
    </w:p>
    <w:p w14:paraId="5A6B4853" w14:textId="77777777" w:rsidR="00131224" w:rsidRPr="00B64CB1" w:rsidRDefault="00131224" w:rsidP="00131224">
      <w:pPr>
        <w:pStyle w:val="Paragraphe"/>
      </w:pPr>
      <w:r w:rsidRPr="00B64CB1">
        <w:t xml:space="preserve">Le détail des prestations exécutées par chacun des membres du </w:t>
      </w:r>
      <w:r w:rsidRPr="00B64CB1">
        <w:rPr>
          <w:b/>
        </w:rPr>
        <w:t>groupement conjoint</w:t>
      </w:r>
      <w:r w:rsidRPr="00B64CB1">
        <w:t xml:space="preserve"> ainsi que la répartition de la rémunération correspondante sont joints en annexe au présent acte d'engagement.</w:t>
      </w:r>
    </w:p>
    <w:p w14:paraId="60C28000" w14:textId="77777777" w:rsidR="00131224" w:rsidRPr="00B64CB1" w:rsidRDefault="00131224" w:rsidP="00131224">
      <w:pPr>
        <w:pStyle w:val="Paragraphe"/>
      </w:pPr>
      <w:r w:rsidRPr="00B64CB1">
        <w:t>Le mandataire y indique en outre le montant de sa prestation de mandat.</w:t>
      </w:r>
    </w:p>
    <w:p w14:paraId="5AD06795" w14:textId="0B22CB40" w:rsidR="00131224" w:rsidRPr="00131224" w:rsidRDefault="00131224" w:rsidP="00131224">
      <w:pPr>
        <w:suppressAutoHyphens w:val="0"/>
        <w:autoSpaceDE/>
        <w:rPr>
          <w:sz w:val="20"/>
          <w:szCs w:val="20"/>
        </w:rPr>
      </w:pPr>
      <w:r>
        <w:br w:type="page"/>
      </w:r>
    </w:p>
    <w:p w14:paraId="0045641E" w14:textId="4FE35DF9" w:rsidR="00A62BF2" w:rsidRPr="00B64CB1" w:rsidRDefault="001A19CD">
      <w:pPr>
        <w:pStyle w:val="Titre2"/>
      </w:pPr>
      <w:bookmarkStart w:id="25" w:name="_Toc184978162"/>
      <w:bookmarkStart w:id="26" w:name="_Toc203487195"/>
      <w:r w:rsidRPr="00B64CB1">
        <w:lastRenderedPageBreak/>
        <w:t>Montant sous-traité</w:t>
      </w:r>
      <w:bookmarkEnd w:id="25"/>
      <w:bookmarkEnd w:id="26"/>
    </w:p>
    <w:p w14:paraId="011E76B8" w14:textId="2A583230" w:rsidR="00A62BF2" w:rsidRPr="00B64CB1" w:rsidRDefault="001A19CD" w:rsidP="004F77A7">
      <w:pPr>
        <w:pStyle w:val="Paragraphe"/>
      </w:pPr>
      <w:r w:rsidRPr="00B64CB1">
        <w:t xml:space="preserve">En cas de recours à la sous-traitance, conformément </w:t>
      </w:r>
      <w:r w:rsidRPr="00B64CB1">
        <w:rPr>
          <w:rStyle w:val="FootnoteSymbol"/>
          <w:rFonts w:ascii="Marianne" w:eastAsia="Lucida Sans Unicode" w:hAnsi="Marianne" w:cs="Arial"/>
          <w:sz w:val="20"/>
          <w:vertAlign w:val="baseline"/>
        </w:rPr>
        <w:t xml:space="preserve">aux articles </w:t>
      </w:r>
      <w:hyperlink r:id="rId17" w:history="1">
        <w:r w:rsidR="004F77A7" w:rsidRPr="00B64CB1">
          <w:rPr>
            <w:rStyle w:val="Lienhypertexte"/>
          </w:rPr>
          <w:t>R. 2193-1</w:t>
        </w:r>
      </w:hyperlink>
      <w:r w:rsidR="004F77A7" w:rsidRPr="00B64CB1">
        <w:rPr>
          <w:rStyle w:val="FootnoteSymbol"/>
          <w:rFonts w:ascii="Marianne" w:eastAsia="Lucida Sans Unicode" w:hAnsi="Marianne" w:cs="Arial"/>
          <w:sz w:val="20"/>
          <w:vertAlign w:val="baseline"/>
        </w:rPr>
        <w:t xml:space="preserve">, </w:t>
      </w:r>
      <w:hyperlink r:id="rId18" w:history="1">
        <w:r w:rsidRPr="00B64CB1">
          <w:rPr>
            <w:rStyle w:val="Lienhypertexte"/>
          </w:rPr>
          <w:t>L.</w:t>
        </w:r>
        <w:r w:rsidR="004F77A7" w:rsidRPr="00B64CB1">
          <w:rPr>
            <w:rStyle w:val="Lienhypertexte"/>
          </w:rPr>
          <w:t> </w:t>
        </w:r>
        <w:r w:rsidRPr="00B64CB1">
          <w:rPr>
            <w:rStyle w:val="Lienhypertexte"/>
          </w:rPr>
          <w:t>2193-4</w:t>
        </w:r>
      </w:hyperlink>
      <w:r w:rsidRPr="00B64CB1">
        <w:rPr>
          <w:rStyle w:val="FootnoteSymbol"/>
          <w:rFonts w:ascii="Marianne" w:eastAsia="Lucida Sans Unicode" w:hAnsi="Marianne" w:cs="Arial"/>
          <w:sz w:val="20"/>
          <w:vertAlign w:val="baseline"/>
        </w:rPr>
        <w:t xml:space="preserve"> </w:t>
      </w:r>
      <w:r w:rsidR="004F77A7" w:rsidRPr="00B64CB1">
        <w:rPr>
          <w:rStyle w:val="FootnoteSymbol"/>
          <w:rFonts w:ascii="Marianne" w:eastAsia="Lucida Sans Unicode" w:hAnsi="Marianne" w:cs="Arial"/>
          <w:sz w:val="20"/>
          <w:vertAlign w:val="baseline"/>
        </w:rPr>
        <w:t xml:space="preserve">et </w:t>
      </w:r>
      <w:hyperlink r:id="rId19" w:history="1">
        <w:r w:rsidRPr="00B64CB1">
          <w:rPr>
            <w:rStyle w:val="Lienhypertexte"/>
          </w:rPr>
          <w:t>L.</w:t>
        </w:r>
        <w:r w:rsidR="004F77A7" w:rsidRPr="00B64CB1">
          <w:rPr>
            <w:rStyle w:val="Lienhypertexte"/>
          </w:rPr>
          <w:t> </w:t>
        </w:r>
        <w:r w:rsidRPr="00B64CB1">
          <w:rPr>
            <w:rStyle w:val="Lienhypertexte"/>
          </w:rPr>
          <w:t>2193-5</w:t>
        </w:r>
      </w:hyperlink>
      <w:r w:rsidRPr="00B64CB1">
        <w:rPr>
          <w:rStyle w:val="FootnoteSymbol"/>
          <w:rFonts w:ascii="Marianne" w:eastAsia="Lucida Sans Unicode" w:hAnsi="Marianne" w:cs="Arial"/>
          <w:sz w:val="20"/>
          <w:vertAlign w:val="baseline"/>
        </w:rPr>
        <w:t xml:space="preserve"> du CCP</w:t>
      </w:r>
      <w:r w:rsidRPr="00B64CB1">
        <w:t>, un formulaire DC4 sera annexé au présent acte d</w:t>
      </w:r>
      <w:r w:rsidR="007609B2" w:rsidRPr="00B64CB1">
        <w:t>’</w:t>
      </w:r>
      <w:r w:rsidRPr="00B64CB1">
        <w:t>engagement pour chaque sous-traitant et indiquera la nature et le montant des prestations qui seront exécutées par chaque sous-traitant, son nom et ses conditions de paiement. Le montant des prestations sous-traitées indiqué dans chaque annexe constitue le montant maximal de la créance que le sous-traitant concerné pourra présenter en nantissement ou céder.</w:t>
      </w:r>
      <w:r w:rsidR="007F3565" w:rsidRPr="00B64CB1">
        <w:rPr>
          <w:kern w:val="0"/>
          <w:sz w:val="24"/>
          <w:szCs w:val="24"/>
        </w:rPr>
        <w:t xml:space="preserve"> </w:t>
      </w:r>
      <w:r w:rsidR="007F3565" w:rsidRPr="00B64CB1">
        <w:t>Le montant indiqué au formulaire DC4 est exprimé hors taxe ; le titulaire doit également préciser dans ce formulaire que la TVA est auto-liquidée</w:t>
      </w:r>
    </w:p>
    <w:p w14:paraId="5A248979" w14:textId="6F4B6F63" w:rsidR="00A62BF2" w:rsidRPr="00B64CB1" w:rsidRDefault="001A19CD">
      <w:pPr>
        <w:pStyle w:val="Paragraphe"/>
      </w:pPr>
      <w:r w:rsidRPr="00B64CB1">
        <w:t>Chaque formulaire annexé constitue une demande d</w:t>
      </w:r>
      <w:r w:rsidR="007609B2" w:rsidRPr="00B64CB1">
        <w:t>’</w:t>
      </w:r>
      <w:r w:rsidRPr="00B64CB1">
        <w:t>acceptation du sous-traitant concerné et d</w:t>
      </w:r>
      <w:r w:rsidR="007609B2" w:rsidRPr="00B64CB1">
        <w:t>’</w:t>
      </w:r>
      <w:r w:rsidRPr="00B64CB1">
        <w:t>agrément des conditions de paiement du contrat de sous-traitance. La notification du marché est réputée emporter acceptation du sous-traitant et agrément des conditions de paiement du contrat de sous-traitance.</w:t>
      </w:r>
    </w:p>
    <w:p w14:paraId="46BAC9CA" w14:textId="7A914365" w:rsidR="00A62BF2" w:rsidRPr="00B64CB1" w:rsidRDefault="001A19CD">
      <w:pPr>
        <w:pStyle w:val="Paragraphe"/>
      </w:pPr>
      <w:r w:rsidRPr="00B64CB1">
        <w:t>Le formulaire est également téléchargeable sur le site de la DAJ, à l</w:t>
      </w:r>
      <w:r w:rsidR="007609B2" w:rsidRPr="00B64CB1">
        <w:t>’</w:t>
      </w:r>
      <w:r w:rsidRPr="00B64CB1">
        <w:t>adresse suivante :</w:t>
      </w:r>
    </w:p>
    <w:p w14:paraId="06DC1444" w14:textId="2159D9DA" w:rsidR="00A62BF2" w:rsidRPr="00B64CB1" w:rsidRDefault="004F738C" w:rsidP="004F77A7">
      <w:pPr>
        <w:pStyle w:val="Paragraphe"/>
        <w:jc w:val="center"/>
      </w:pPr>
      <w:hyperlink r:id="rId20" w:history="1">
        <w:r w:rsidR="001A19CD" w:rsidRPr="00B64CB1">
          <w:rPr>
            <w:rStyle w:val="Lienhypertexte"/>
          </w:rPr>
          <w:t>https://www.economie.gouv.fr/daj/formulaires-declaration-du-candidat</w:t>
        </w:r>
      </w:hyperlink>
    </w:p>
    <w:p w14:paraId="44022BED" w14:textId="557A35A3" w:rsidR="00A62BF2" w:rsidRPr="00B64CB1" w:rsidRDefault="001A19CD">
      <w:pPr>
        <w:pStyle w:val="Paragraphe"/>
        <w:keepNext/>
        <w:keepLines/>
        <w:ind w:left="-284"/>
      </w:pPr>
      <w:r w:rsidRPr="00B64CB1">
        <w:rPr>
          <w:rFonts w:ascii="Wingdings, Symbol" w:hAnsi="Wingdings, Symbol"/>
        </w:rPr>
        <w:t>q</w:t>
      </w:r>
      <w:r w:rsidRPr="00B64CB1">
        <w:t xml:space="preserve"> </w:t>
      </w:r>
      <w:r w:rsidRPr="00B64CB1">
        <w:rPr>
          <w:b/>
          <w:u w:val="single"/>
        </w:rPr>
        <w:t>Prestataire unique</w:t>
      </w:r>
    </w:p>
    <w:p w14:paraId="225BF7EB" w14:textId="77777777" w:rsidR="00A62BF2" w:rsidRPr="00B64CB1" w:rsidRDefault="001A19CD">
      <w:pPr>
        <w:pStyle w:val="Paragraphe"/>
        <w:keepNext/>
        <w:keepLines/>
      </w:pPr>
      <w:r w:rsidRPr="00B64CB1">
        <w:t>Le montant total des prestations sous-traitées conformément à ces formulaires annexés est de :</w:t>
      </w:r>
    </w:p>
    <w:tbl>
      <w:tblPr>
        <w:tblW w:w="6583" w:type="dxa"/>
        <w:tblInd w:w="14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A62BF2" w:rsidRPr="00B64CB1" w14:paraId="0A1A00EB" w14:textId="77777777" w:rsidTr="00B44E53">
        <w:tc>
          <w:tcPr>
            <w:tcW w:w="32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42BD86" w14:textId="70044F42" w:rsidR="00A62BF2" w:rsidRPr="00B64CB1" w:rsidRDefault="00AE071C" w:rsidP="00DD305F">
            <w:pPr>
              <w:pStyle w:val="Paragraphe"/>
              <w:keepNext/>
              <w:keepLines/>
              <w:numPr>
                <w:ilvl w:val="0"/>
                <w:numId w:val="1"/>
              </w:numPr>
              <w:snapToGrid w:val="0"/>
            </w:pPr>
            <w:r w:rsidRPr="00B64CB1">
              <w:t>Montant</w:t>
            </w:r>
            <w:r w:rsidR="001A19CD" w:rsidRPr="00B64CB1">
              <w:t xml:space="preserve"> hors TVA</w:t>
            </w:r>
            <w:r w:rsidR="0067635C" w:rsidRPr="00B64CB1">
              <w:t> :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6D9EA3" w14:textId="77777777" w:rsidR="00A62BF2" w:rsidRPr="00B64CB1" w:rsidRDefault="00A62BF2">
            <w:pPr>
              <w:pStyle w:val="Paragraphe"/>
              <w:keepNext/>
              <w:keepLines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6BAEB4" w14:textId="77777777" w:rsidR="00A62BF2" w:rsidRPr="00B64CB1" w:rsidRDefault="00A62BF2">
            <w:pPr>
              <w:pStyle w:val="Standard"/>
              <w:snapToGrid w:val="0"/>
            </w:pPr>
          </w:p>
        </w:tc>
      </w:tr>
      <w:tr w:rsidR="00A62BF2" w:rsidRPr="00B64CB1" w14:paraId="466F32E8" w14:textId="77777777">
        <w:trPr>
          <w:trHeight w:hRule="exact" w:val="60"/>
        </w:trPr>
        <w:tc>
          <w:tcPr>
            <w:tcW w:w="32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A1DC76" w14:textId="77777777" w:rsidR="00A62BF2" w:rsidRPr="00B64CB1" w:rsidRDefault="00A62BF2">
            <w:pPr>
              <w:pStyle w:val="Paragraphe"/>
              <w:keepNext/>
              <w:keepLines/>
              <w:snapToGrid w:val="0"/>
              <w:rPr>
                <w:sz w:val="16"/>
              </w:rPr>
            </w:pPr>
          </w:p>
        </w:tc>
        <w:tc>
          <w:tcPr>
            <w:tcW w:w="31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937156" w14:textId="77777777" w:rsidR="00A62BF2" w:rsidRPr="00B64CB1" w:rsidRDefault="00A62BF2">
            <w:pPr>
              <w:pStyle w:val="Paragraphe"/>
              <w:keepNext/>
              <w:keepLines/>
              <w:snapToGrid w:val="0"/>
              <w:rPr>
                <w:sz w:val="16"/>
              </w:rPr>
            </w:pPr>
          </w:p>
        </w:tc>
        <w:tc>
          <w:tcPr>
            <w:tcW w:w="16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6FBB3F" w14:textId="77777777" w:rsidR="00A62BF2" w:rsidRPr="00B64CB1" w:rsidRDefault="00A62BF2">
            <w:pPr>
              <w:pStyle w:val="Paragraphe"/>
              <w:keepNext/>
              <w:keepLines/>
              <w:snapToGrid w:val="0"/>
              <w:jc w:val="left"/>
              <w:rPr>
                <w:sz w:val="16"/>
              </w:rPr>
            </w:pPr>
          </w:p>
        </w:tc>
      </w:tr>
      <w:tr w:rsidR="00A62BF2" w:rsidRPr="00B64CB1" w14:paraId="0A6FB6F9" w14:textId="77777777" w:rsidTr="00B44E53">
        <w:tc>
          <w:tcPr>
            <w:tcW w:w="32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00D203" w14:textId="2F727F72" w:rsidR="00A62BF2" w:rsidRPr="00B64CB1" w:rsidRDefault="00AE071C" w:rsidP="00DD305F">
            <w:pPr>
              <w:pStyle w:val="Paragraphe"/>
              <w:keepNext/>
              <w:keepLines/>
              <w:numPr>
                <w:ilvl w:val="0"/>
                <w:numId w:val="1"/>
              </w:numPr>
              <w:snapToGrid w:val="0"/>
            </w:pPr>
            <w:r w:rsidRPr="00B64CB1">
              <w:t>Montant</w:t>
            </w:r>
            <w:r w:rsidR="001A19CD" w:rsidRPr="00B64CB1">
              <w:t xml:space="preserve"> TVA incluse</w:t>
            </w:r>
            <w:r w:rsidR="0067635C" w:rsidRPr="00B64CB1">
              <w:t> :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858DDD" w14:textId="77777777" w:rsidR="00A62BF2" w:rsidRPr="00B64CB1" w:rsidRDefault="00A62BF2">
            <w:pPr>
              <w:pStyle w:val="Paragraphe"/>
              <w:keepNext/>
              <w:keepLines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A029C8" w14:textId="77777777" w:rsidR="00A62BF2" w:rsidRPr="00B64CB1" w:rsidRDefault="00A62BF2">
            <w:pPr>
              <w:pStyle w:val="Standard"/>
              <w:snapToGrid w:val="0"/>
            </w:pPr>
          </w:p>
        </w:tc>
      </w:tr>
    </w:tbl>
    <w:p w14:paraId="7ACB35B6" w14:textId="19E6AD48" w:rsidR="00A62BF2" w:rsidRPr="00B64CB1" w:rsidRDefault="001A19CD">
      <w:pPr>
        <w:pStyle w:val="Paragraphe"/>
      </w:pPr>
      <w:r w:rsidRPr="00B64CB1">
        <w:t>Les déclarations (</w:t>
      </w:r>
      <w:r w:rsidR="0067635C" w:rsidRPr="00B64CB1">
        <w:t xml:space="preserve">article </w:t>
      </w:r>
      <w:hyperlink r:id="rId21" w:history="1">
        <w:r w:rsidR="0067635C" w:rsidRPr="00B64CB1">
          <w:rPr>
            <w:rStyle w:val="Lienhypertexte"/>
          </w:rPr>
          <w:t>R. 2193-1</w:t>
        </w:r>
      </w:hyperlink>
      <w:r w:rsidR="0067635C" w:rsidRPr="00B64CB1">
        <w:rPr>
          <w:rStyle w:val="FootnoteSymbol"/>
          <w:rFonts w:ascii="Marianne" w:eastAsia="Lucida Sans Unicode" w:hAnsi="Marianne" w:cs="Arial"/>
          <w:sz w:val="20"/>
          <w:vertAlign w:val="baseline"/>
        </w:rPr>
        <w:t xml:space="preserve"> </w:t>
      </w:r>
      <w:r w:rsidRPr="00B64CB1">
        <w:t>du CCP) des sous-traitants recensés dans les formulaires annexés, sont jointes au présent acte d</w:t>
      </w:r>
      <w:r w:rsidR="007609B2" w:rsidRPr="00B64CB1">
        <w:t>’</w:t>
      </w:r>
      <w:r w:rsidRPr="00B64CB1">
        <w:t>engagement.</w:t>
      </w:r>
    </w:p>
    <w:p w14:paraId="60D87D5A" w14:textId="4EA337D4" w:rsidR="00A62BF2" w:rsidRPr="00B64CB1" w:rsidRDefault="001A19CD">
      <w:pPr>
        <w:pStyle w:val="Paragraphe"/>
        <w:keepNext/>
        <w:keepLines/>
        <w:ind w:left="-284"/>
      </w:pPr>
      <w:r w:rsidRPr="00B64CB1">
        <w:rPr>
          <w:rFonts w:ascii="Wingdings, Symbol" w:hAnsi="Wingdings, Symbol"/>
        </w:rPr>
        <w:t>q</w:t>
      </w:r>
      <w:r w:rsidRPr="00B64CB1">
        <w:t xml:space="preserve"> </w:t>
      </w:r>
      <w:r w:rsidRPr="00B64CB1">
        <w:rPr>
          <w:b/>
          <w:u w:val="single"/>
        </w:rPr>
        <w:t>Groupement solidaire</w:t>
      </w:r>
    </w:p>
    <w:p w14:paraId="6C4DD7CF" w14:textId="77777777" w:rsidR="00A62BF2" w:rsidRPr="00B64CB1" w:rsidRDefault="001A19CD">
      <w:pPr>
        <w:pStyle w:val="Paragraphe"/>
        <w:keepNext/>
        <w:keepLines/>
      </w:pPr>
      <w:r w:rsidRPr="00B64CB1">
        <w:t xml:space="preserve">Le montant total des prestations que </w:t>
      </w:r>
      <w:r w:rsidRPr="00B64CB1">
        <w:rPr>
          <w:b/>
          <w:u w:val="single"/>
        </w:rPr>
        <w:t>nous envisageons</w:t>
      </w:r>
      <w:r w:rsidRPr="00B64CB1">
        <w:t xml:space="preserve"> de sous-traiter conformément à ces formulaires annexés est de :</w:t>
      </w:r>
    </w:p>
    <w:tbl>
      <w:tblPr>
        <w:tblW w:w="6583" w:type="dxa"/>
        <w:tblInd w:w="14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B44E53" w:rsidRPr="00B64CB1" w14:paraId="58E0F76A" w14:textId="77777777" w:rsidTr="008F7449">
        <w:tc>
          <w:tcPr>
            <w:tcW w:w="32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B4651E" w14:textId="7089343D" w:rsidR="00B44E53" w:rsidRPr="00B64CB1" w:rsidRDefault="00AE071C" w:rsidP="00DD305F">
            <w:pPr>
              <w:pStyle w:val="Paragraphe"/>
              <w:keepNext/>
              <w:keepLines/>
              <w:numPr>
                <w:ilvl w:val="0"/>
                <w:numId w:val="1"/>
              </w:numPr>
              <w:snapToGrid w:val="0"/>
            </w:pPr>
            <w:r w:rsidRPr="00B64CB1">
              <w:t>Montant</w:t>
            </w:r>
            <w:r w:rsidR="00B44E53" w:rsidRPr="00B64CB1">
              <w:t xml:space="preserve"> hors TVA :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97FF7A" w14:textId="77777777" w:rsidR="00B44E53" w:rsidRPr="00B64CB1" w:rsidRDefault="00B44E53" w:rsidP="008F7449">
            <w:pPr>
              <w:pStyle w:val="Paragraphe"/>
              <w:keepNext/>
              <w:keepLines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30A970" w14:textId="77777777" w:rsidR="00B44E53" w:rsidRPr="00B64CB1" w:rsidRDefault="00B44E53" w:rsidP="008F7449">
            <w:pPr>
              <w:pStyle w:val="Standard"/>
              <w:snapToGrid w:val="0"/>
            </w:pPr>
          </w:p>
        </w:tc>
      </w:tr>
      <w:tr w:rsidR="00B44E53" w:rsidRPr="00B64CB1" w14:paraId="055DE495" w14:textId="77777777" w:rsidTr="008F7449">
        <w:trPr>
          <w:trHeight w:hRule="exact" w:val="60"/>
        </w:trPr>
        <w:tc>
          <w:tcPr>
            <w:tcW w:w="32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809385" w14:textId="77777777" w:rsidR="00B44E53" w:rsidRPr="00B64CB1" w:rsidRDefault="00B44E53" w:rsidP="008F7449">
            <w:pPr>
              <w:pStyle w:val="Paragraphe"/>
              <w:keepNext/>
              <w:keepLines/>
              <w:snapToGrid w:val="0"/>
              <w:rPr>
                <w:sz w:val="16"/>
              </w:rPr>
            </w:pPr>
          </w:p>
        </w:tc>
        <w:tc>
          <w:tcPr>
            <w:tcW w:w="31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A83260" w14:textId="77777777" w:rsidR="00B44E53" w:rsidRPr="00B64CB1" w:rsidRDefault="00B44E53" w:rsidP="008F7449">
            <w:pPr>
              <w:pStyle w:val="Paragraphe"/>
              <w:keepNext/>
              <w:keepLines/>
              <w:snapToGrid w:val="0"/>
              <w:rPr>
                <w:sz w:val="16"/>
              </w:rPr>
            </w:pPr>
          </w:p>
        </w:tc>
        <w:tc>
          <w:tcPr>
            <w:tcW w:w="16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A17DA5" w14:textId="77777777" w:rsidR="00B44E53" w:rsidRPr="00B64CB1" w:rsidRDefault="00B44E53" w:rsidP="008F7449">
            <w:pPr>
              <w:pStyle w:val="Paragraphe"/>
              <w:keepNext/>
              <w:keepLines/>
              <w:snapToGrid w:val="0"/>
              <w:jc w:val="left"/>
              <w:rPr>
                <w:sz w:val="16"/>
              </w:rPr>
            </w:pPr>
          </w:p>
        </w:tc>
      </w:tr>
      <w:tr w:rsidR="00B44E53" w:rsidRPr="00B64CB1" w14:paraId="32DA2989" w14:textId="77777777" w:rsidTr="008F7449">
        <w:tc>
          <w:tcPr>
            <w:tcW w:w="32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16E019" w14:textId="2D7396C7" w:rsidR="00B44E53" w:rsidRPr="00B64CB1" w:rsidRDefault="00AE071C" w:rsidP="00DD305F">
            <w:pPr>
              <w:pStyle w:val="Paragraphe"/>
              <w:keepNext/>
              <w:keepLines/>
              <w:numPr>
                <w:ilvl w:val="0"/>
                <w:numId w:val="1"/>
              </w:numPr>
              <w:snapToGrid w:val="0"/>
            </w:pPr>
            <w:r w:rsidRPr="00B64CB1">
              <w:t>Montant</w:t>
            </w:r>
            <w:r w:rsidR="00B44E53" w:rsidRPr="00B64CB1">
              <w:t xml:space="preserve"> TVA incluse :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A01338" w14:textId="77777777" w:rsidR="00B44E53" w:rsidRPr="00B64CB1" w:rsidRDefault="00B44E53" w:rsidP="008F7449">
            <w:pPr>
              <w:pStyle w:val="Paragraphe"/>
              <w:keepNext/>
              <w:keepLines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0E3A29" w14:textId="77777777" w:rsidR="00B44E53" w:rsidRPr="00B64CB1" w:rsidRDefault="00B44E53" w:rsidP="008F7449">
            <w:pPr>
              <w:pStyle w:val="Standard"/>
              <w:snapToGrid w:val="0"/>
            </w:pPr>
          </w:p>
        </w:tc>
      </w:tr>
    </w:tbl>
    <w:p w14:paraId="433BB946" w14:textId="1E2349FE" w:rsidR="00A62BF2" w:rsidRPr="00B64CB1" w:rsidRDefault="00B44E53" w:rsidP="00B44E53">
      <w:pPr>
        <w:pStyle w:val="Paragraphe"/>
        <w:spacing w:before="240"/>
      </w:pPr>
      <w:r w:rsidRPr="00B64CB1">
        <w:t xml:space="preserve">Les déclarations (article </w:t>
      </w:r>
      <w:hyperlink r:id="rId22" w:history="1">
        <w:r w:rsidRPr="00B64CB1">
          <w:rPr>
            <w:rStyle w:val="Lienhypertexte"/>
          </w:rPr>
          <w:t>R. 2193-1</w:t>
        </w:r>
      </w:hyperlink>
      <w:r w:rsidRPr="00B64CB1">
        <w:rPr>
          <w:rStyle w:val="FootnoteSymbol"/>
          <w:rFonts w:ascii="Marianne" w:eastAsia="Lucida Sans Unicode" w:hAnsi="Marianne" w:cs="Arial"/>
          <w:sz w:val="20"/>
          <w:vertAlign w:val="baseline"/>
        </w:rPr>
        <w:t xml:space="preserve"> </w:t>
      </w:r>
      <w:r w:rsidRPr="00B64CB1">
        <w:t>du CCP) des sous-traitants recensés dans les formulaires annexés, sont jointes au présent acte d</w:t>
      </w:r>
      <w:r w:rsidR="007609B2" w:rsidRPr="00B64CB1">
        <w:t>’</w:t>
      </w:r>
      <w:r w:rsidRPr="00B64CB1">
        <w:t>engagement</w:t>
      </w:r>
      <w:r w:rsidR="00E65401" w:rsidRPr="00B64CB1">
        <w:t>.</w:t>
      </w:r>
    </w:p>
    <w:p w14:paraId="32C403D2" w14:textId="6272566C" w:rsidR="007F3565" w:rsidRPr="00B64CB1" w:rsidRDefault="007F3565" w:rsidP="007F3565">
      <w:pPr>
        <w:pStyle w:val="Paragraphe"/>
        <w:keepNext/>
        <w:keepLines/>
        <w:ind w:left="-284"/>
      </w:pPr>
      <w:r w:rsidRPr="00B64CB1">
        <w:rPr>
          <w:rFonts w:ascii="Wingdings, Symbol" w:hAnsi="Wingdings, Symbol"/>
        </w:rPr>
        <w:lastRenderedPageBreak/>
        <w:t>q</w:t>
      </w:r>
      <w:r w:rsidRPr="00B64CB1">
        <w:t xml:space="preserve"> </w:t>
      </w:r>
      <w:r w:rsidRPr="00B64CB1">
        <w:rPr>
          <w:b/>
          <w:u w:val="single"/>
        </w:rPr>
        <w:t>Groupement conjoint</w:t>
      </w:r>
    </w:p>
    <w:p w14:paraId="24D35B58" w14:textId="586E8703" w:rsidR="007F3565" w:rsidRPr="00B64CB1" w:rsidRDefault="007F3565" w:rsidP="007F3565">
      <w:pPr>
        <w:pStyle w:val="Paragraphe"/>
        <w:keepNext/>
        <w:keepLines/>
      </w:pPr>
      <w:r w:rsidRPr="00B64CB1">
        <w:t xml:space="preserve">Le montant total des prestations que </w:t>
      </w:r>
      <w:r w:rsidRPr="00B64CB1">
        <w:rPr>
          <w:b/>
          <w:u w:val="single"/>
        </w:rPr>
        <w:t>nous envisageons</w:t>
      </w:r>
      <w:r w:rsidRPr="00B64CB1">
        <w:t xml:space="preserve"> de sous-traiter conformément à ces formulaires annexés est de :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221"/>
        <w:gridCol w:w="2456"/>
        <w:gridCol w:w="2268"/>
      </w:tblGrid>
      <w:tr w:rsidR="007F3565" w:rsidRPr="00B64CB1" w14:paraId="5BC34A91" w14:textId="77777777" w:rsidTr="007F3565">
        <w:trPr>
          <w:jc w:val="center"/>
        </w:trPr>
        <w:tc>
          <w:tcPr>
            <w:tcW w:w="222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vAlign w:val="center"/>
          </w:tcPr>
          <w:p w14:paraId="10B54049" w14:textId="3A0F813A" w:rsidR="007F3565" w:rsidRPr="00B64CB1" w:rsidRDefault="007F3565" w:rsidP="007F3565">
            <w:pPr>
              <w:pStyle w:val="Paragraphe"/>
              <w:keepNext/>
              <w:keepLines/>
              <w:jc w:val="center"/>
            </w:pPr>
            <w:r w:rsidRPr="00B64CB1">
              <w:t>N</w:t>
            </w:r>
            <w:r w:rsidRPr="00B64CB1">
              <w:rPr>
                <w:vertAlign w:val="superscript"/>
              </w:rPr>
              <w:t>o</w:t>
            </w:r>
            <w:r w:rsidRPr="00B64CB1">
              <w:t xml:space="preserve"> du cotraitant</w:t>
            </w:r>
          </w:p>
        </w:tc>
        <w:tc>
          <w:tcPr>
            <w:tcW w:w="245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9CC2E5" w:themeFill="accent5" w:themeFillTint="99"/>
            <w:vAlign w:val="center"/>
          </w:tcPr>
          <w:p w14:paraId="146FE892" w14:textId="0E3A3541" w:rsidR="007F3565" w:rsidRPr="00B64CB1" w:rsidRDefault="007F3565" w:rsidP="007F3565">
            <w:pPr>
              <w:pStyle w:val="Paragraphe"/>
              <w:keepNext/>
              <w:keepLines/>
              <w:jc w:val="center"/>
            </w:pPr>
            <w:r w:rsidRPr="00B64CB1">
              <w:t>Montant hors TVA</w:t>
            </w:r>
          </w:p>
        </w:tc>
        <w:tc>
          <w:tcPr>
            <w:tcW w:w="226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vAlign w:val="center"/>
          </w:tcPr>
          <w:p w14:paraId="2439E2EC" w14:textId="43C851CB" w:rsidR="007F3565" w:rsidRPr="00B64CB1" w:rsidRDefault="007F3565" w:rsidP="007F3565">
            <w:pPr>
              <w:pStyle w:val="Paragraphe"/>
              <w:keepNext/>
              <w:keepLines/>
              <w:jc w:val="center"/>
            </w:pPr>
            <w:r w:rsidRPr="00B64CB1">
              <w:t>Montant TVA incluse</w:t>
            </w:r>
          </w:p>
        </w:tc>
      </w:tr>
      <w:tr w:rsidR="007F3565" w:rsidRPr="00B64CB1" w14:paraId="2FE098A8" w14:textId="77777777" w:rsidTr="007F3565">
        <w:trPr>
          <w:jc w:val="center"/>
        </w:trPr>
        <w:tc>
          <w:tcPr>
            <w:tcW w:w="2221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BDD6EE" w:themeFill="accent5" w:themeFillTint="66"/>
            <w:vAlign w:val="center"/>
          </w:tcPr>
          <w:p w14:paraId="6E10822A" w14:textId="76F6C0F8" w:rsidR="007F3565" w:rsidRPr="00B64CB1" w:rsidRDefault="007F3565" w:rsidP="007F3565">
            <w:pPr>
              <w:pStyle w:val="Paragraphe"/>
              <w:keepNext/>
              <w:keepLines/>
              <w:jc w:val="center"/>
            </w:pPr>
            <w:r w:rsidRPr="00B64CB1">
              <w:t>1</w:t>
            </w:r>
          </w:p>
        </w:tc>
        <w:tc>
          <w:tcPr>
            <w:tcW w:w="2456" w:type="dxa"/>
            <w:tcBorders>
              <w:top w:val="single" w:sz="8" w:space="0" w:color="000000"/>
              <w:left w:val="single" w:sz="8" w:space="0" w:color="000000"/>
            </w:tcBorders>
            <w:shd w:val="clear" w:color="auto" w:fill="DEEAF6" w:themeFill="accent5" w:themeFillTint="33"/>
            <w:vAlign w:val="center"/>
          </w:tcPr>
          <w:p w14:paraId="0A5E738E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  <w:tc>
          <w:tcPr>
            <w:tcW w:w="2268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vAlign w:val="center"/>
          </w:tcPr>
          <w:p w14:paraId="6483D072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</w:tr>
      <w:tr w:rsidR="007F3565" w:rsidRPr="00B64CB1" w14:paraId="716C8BDA" w14:textId="77777777" w:rsidTr="007F3565">
        <w:trPr>
          <w:jc w:val="center"/>
        </w:trPr>
        <w:tc>
          <w:tcPr>
            <w:tcW w:w="2221" w:type="dxa"/>
            <w:tcBorders>
              <w:right w:val="single" w:sz="8" w:space="0" w:color="000000"/>
            </w:tcBorders>
            <w:shd w:val="clear" w:color="auto" w:fill="BDD6EE" w:themeFill="accent5" w:themeFillTint="66"/>
            <w:vAlign w:val="center"/>
          </w:tcPr>
          <w:p w14:paraId="564D2671" w14:textId="7355DD55" w:rsidR="007F3565" w:rsidRPr="00B64CB1" w:rsidRDefault="007F3565" w:rsidP="007F3565">
            <w:pPr>
              <w:pStyle w:val="Paragraphe"/>
              <w:keepNext/>
              <w:keepLines/>
              <w:jc w:val="center"/>
            </w:pPr>
            <w:r w:rsidRPr="00B64CB1">
              <w:t>2</w:t>
            </w:r>
          </w:p>
        </w:tc>
        <w:tc>
          <w:tcPr>
            <w:tcW w:w="2456" w:type="dxa"/>
            <w:tcBorders>
              <w:left w:val="single" w:sz="8" w:space="0" w:color="000000"/>
            </w:tcBorders>
            <w:shd w:val="clear" w:color="auto" w:fill="DEEAF6" w:themeFill="accent5" w:themeFillTint="33"/>
            <w:vAlign w:val="center"/>
          </w:tcPr>
          <w:p w14:paraId="68C8ACD7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  <w:tc>
          <w:tcPr>
            <w:tcW w:w="2268" w:type="dxa"/>
            <w:tcBorders>
              <w:right w:val="single" w:sz="8" w:space="0" w:color="000000"/>
            </w:tcBorders>
            <w:shd w:val="clear" w:color="auto" w:fill="DEEAF6" w:themeFill="accent5" w:themeFillTint="33"/>
            <w:vAlign w:val="center"/>
          </w:tcPr>
          <w:p w14:paraId="759BB49B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</w:tr>
      <w:tr w:rsidR="007F3565" w:rsidRPr="00B64CB1" w14:paraId="4A18DBEF" w14:textId="77777777" w:rsidTr="007F3565">
        <w:trPr>
          <w:jc w:val="center"/>
        </w:trPr>
        <w:tc>
          <w:tcPr>
            <w:tcW w:w="2221" w:type="dxa"/>
            <w:tcBorders>
              <w:right w:val="single" w:sz="8" w:space="0" w:color="000000"/>
            </w:tcBorders>
            <w:shd w:val="clear" w:color="auto" w:fill="BDD6EE" w:themeFill="accent5" w:themeFillTint="66"/>
            <w:vAlign w:val="center"/>
          </w:tcPr>
          <w:p w14:paraId="6C3E199C" w14:textId="4018EDCE" w:rsidR="007F3565" w:rsidRPr="00B64CB1" w:rsidRDefault="007F3565" w:rsidP="007F3565">
            <w:pPr>
              <w:pStyle w:val="Paragraphe"/>
              <w:keepNext/>
              <w:keepLines/>
              <w:jc w:val="center"/>
            </w:pPr>
            <w:r w:rsidRPr="00B64CB1">
              <w:t>3</w:t>
            </w:r>
          </w:p>
        </w:tc>
        <w:tc>
          <w:tcPr>
            <w:tcW w:w="2456" w:type="dxa"/>
            <w:tcBorders>
              <w:left w:val="single" w:sz="8" w:space="0" w:color="000000"/>
            </w:tcBorders>
            <w:shd w:val="clear" w:color="auto" w:fill="DEEAF6" w:themeFill="accent5" w:themeFillTint="33"/>
            <w:vAlign w:val="center"/>
          </w:tcPr>
          <w:p w14:paraId="256979C6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  <w:tc>
          <w:tcPr>
            <w:tcW w:w="2268" w:type="dxa"/>
            <w:tcBorders>
              <w:right w:val="single" w:sz="8" w:space="0" w:color="000000"/>
            </w:tcBorders>
            <w:shd w:val="clear" w:color="auto" w:fill="DEEAF6" w:themeFill="accent5" w:themeFillTint="33"/>
            <w:vAlign w:val="center"/>
          </w:tcPr>
          <w:p w14:paraId="5A715D65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</w:tr>
      <w:tr w:rsidR="007F3565" w:rsidRPr="00B64CB1" w14:paraId="08E2D610" w14:textId="77777777" w:rsidTr="007F3565">
        <w:trPr>
          <w:jc w:val="center"/>
        </w:trPr>
        <w:tc>
          <w:tcPr>
            <w:tcW w:w="2221" w:type="dxa"/>
            <w:tcBorders>
              <w:right w:val="single" w:sz="8" w:space="0" w:color="000000"/>
            </w:tcBorders>
            <w:shd w:val="clear" w:color="auto" w:fill="BDD6EE" w:themeFill="accent5" w:themeFillTint="66"/>
            <w:vAlign w:val="center"/>
          </w:tcPr>
          <w:p w14:paraId="36BA3D69" w14:textId="1767CF48" w:rsidR="007F3565" w:rsidRPr="00B64CB1" w:rsidRDefault="007F3565" w:rsidP="007F3565">
            <w:pPr>
              <w:pStyle w:val="Paragraphe"/>
              <w:keepNext/>
              <w:keepLines/>
              <w:jc w:val="center"/>
            </w:pPr>
            <w:r w:rsidRPr="00B64CB1">
              <w:t>4</w:t>
            </w:r>
          </w:p>
        </w:tc>
        <w:tc>
          <w:tcPr>
            <w:tcW w:w="2456" w:type="dxa"/>
            <w:tcBorders>
              <w:left w:val="single" w:sz="8" w:space="0" w:color="000000"/>
            </w:tcBorders>
            <w:shd w:val="clear" w:color="auto" w:fill="DEEAF6" w:themeFill="accent5" w:themeFillTint="33"/>
            <w:vAlign w:val="center"/>
          </w:tcPr>
          <w:p w14:paraId="21D2B9F7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  <w:tc>
          <w:tcPr>
            <w:tcW w:w="2268" w:type="dxa"/>
            <w:tcBorders>
              <w:right w:val="single" w:sz="8" w:space="0" w:color="000000"/>
            </w:tcBorders>
            <w:shd w:val="clear" w:color="auto" w:fill="DEEAF6" w:themeFill="accent5" w:themeFillTint="33"/>
            <w:vAlign w:val="center"/>
          </w:tcPr>
          <w:p w14:paraId="2C3503E3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</w:tr>
      <w:tr w:rsidR="007F3565" w:rsidRPr="00B64CB1" w14:paraId="07122FF9" w14:textId="77777777" w:rsidTr="007F3565">
        <w:trPr>
          <w:jc w:val="center"/>
        </w:trPr>
        <w:tc>
          <w:tcPr>
            <w:tcW w:w="222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BDD6EE" w:themeFill="accent5" w:themeFillTint="66"/>
            <w:vAlign w:val="center"/>
          </w:tcPr>
          <w:p w14:paraId="013AD8F1" w14:textId="0487AFA9" w:rsidR="007F3565" w:rsidRPr="00B64CB1" w:rsidRDefault="007F3565" w:rsidP="007F3565">
            <w:pPr>
              <w:pStyle w:val="Paragraphe"/>
              <w:keepNext/>
              <w:keepLines/>
              <w:jc w:val="center"/>
            </w:pPr>
            <w:r w:rsidRPr="00B64CB1">
              <w:t>5</w:t>
            </w:r>
          </w:p>
        </w:tc>
        <w:tc>
          <w:tcPr>
            <w:tcW w:w="245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DEEAF6" w:themeFill="accent5" w:themeFillTint="33"/>
            <w:vAlign w:val="center"/>
          </w:tcPr>
          <w:p w14:paraId="49A140B6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  <w:tc>
          <w:tcPr>
            <w:tcW w:w="226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vAlign w:val="center"/>
          </w:tcPr>
          <w:p w14:paraId="4A3C5192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</w:tr>
      <w:tr w:rsidR="007F3565" w:rsidRPr="00B64CB1" w14:paraId="04AD403F" w14:textId="77777777" w:rsidTr="007F3565">
        <w:trPr>
          <w:jc w:val="center"/>
        </w:trPr>
        <w:tc>
          <w:tcPr>
            <w:tcW w:w="22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 w:themeFill="accent5" w:themeFillTint="66"/>
            <w:vAlign w:val="center"/>
          </w:tcPr>
          <w:p w14:paraId="5FC72671" w14:textId="379EED25" w:rsidR="007F3565" w:rsidRPr="00B64CB1" w:rsidRDefault="007F3565" w:rsidP="007F3565">
            <w:pPr>
              <w:pStyle w:val="Paragraphe"/>
              <w:keepNext/>
              <w:keepLines/>
              <w:jc w:val="center"/>
            </w:pPr>
            <w:r w:rsidRPr="00B64CB1">
              <w:t>Total</w:t>
            </w:r>
          </w:p>
        </w:tc>
        <w:tc>
          <w:tcPr>
            <w:tcW w:w="2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EEAF6" w:themeFill="accent5" w:themeFillTint="33"/>
            <w:vAlign w:val="center"/>
          </w:tcPr>
          <w:p w14:paraId="761AA5B9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vAlign w:val="center"/>
          </w:tcPr>
          <w:p w14:paraId="7754A0E4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</w:tr>
    </w:tbl>
    <w:p w14:paraId="2A55AF3C" w14:textId="77777777" w:rsidR="007F3565" w:rsidRPr="00B64CB1" w:rsidRDefault="007F3565" w:rsidP="007F3565">
      <w:pPr>
        <w:pStyle w:val="Paragraphe"/>
        <w:spacing w:before="240"/>
      </w:pPr>
      <w:r w:rsidRPr="00B64CB1">
        <w:t xml:space="preserve">Les déclarations (article </w:t>
      </w:r>
      <w:hyperlink r:id="rId23" w:history="1">
        <w:r w:rsidRPr="00B64CB1">
          <w:rPr>
            <w:rStyle w:val="Lienhypertexte"/>
          </w:rPr>
          <w:t>R. 2193-1</w:t>
        </w:r>
      </w:hyperlink>
      <w:r w:rsidRPr="00B64CB1">
        <w:rPr>
          <w:rStyle w:val="FootnoteSymbol"/>
          <w:rFonts w:ascii="Marianne" w:eastAsia="Lucida Sans Unicode" w:hAnsi="Marianne" w:cs="Arial"/>
          <w:sz w:val="20"/>
          <w:vertAlign w:val="baseline"/>
        </w:rPr>
        <w:t xml:space="preserve"> </w:t>
      </w:r>
      <w:r w:rsidRPr="00B64CB1">
        <w:t>du CCP) des sous-traitants recensés dans les formulaires annexés, sont jointes au présent acte d’engagement.</w:t>
      </w:r>
    </w:p>
    <w:p w14:paraId="4ADA4634" w14:textId="77777777" w:rsidR="007F3565" w:rsidRPr="00B64CB1" w:rsidRDefault="007F3565" w:rsidP="00B44E53">
      <w:pPr>
        <w:pStyle w:val="Paragraphe"/>
        <w:spacing w:before="240"/>
      </w:pPr>
    </w:p>
    <w:p w14:paraId="653F8333" w14:textId="50B759FB" w:rsidR="00A62BF2" w:rsidRPr="00B64CB1" w:rsidRDefault="0067635C">
      <w:pPr>
        <w:pStyle w:val="Titre1"/>
      </w:pPr>
      <w:bookmarkStart w:id="27" w:name="_Toc184978163"/>
      <w:bookmarkStart w:id="28" w:name="_Toc203487196"/>
      <w:r w:rsidRPr="00B64CB1">
        <w:lastRenderedPageBreak/>
        <w:t>Durée du marché et d</w:t>
      </w:r>
      <w:r w:rsidR="00185225" w:rsidRPr="00B64CB1">
        <w:t>é</w:t>
      </w:r>
      <w:r w:rsidRPr="00B64CB1">
        <w:t>lai</w:t>
      </w:r>
      <w:r w:rsidR="00185225" w:rsidRPr="00B64CB1">
        <w:t>s</w:t>
      </w:r>
      <w:r w:rsidRPr="00B64CB1">
        <w:t xml:space="preserve"> d</w:t>
      </w:r>
      <w:r w:rsidR="007609B2" w:rsidRPr="00B64CB1">
        <w:t>’</w:t>
      </w:r>
      <w:r w:rsidRPr="00B64CB1">
        <w:t>exécution</w:t>
      </w:r>
      <w:bookmarkEnd w:id="27"/>
      <w:bookmarkEnd w:id="28"/>
    </w:p>
    <w:p w14:paraId="5F079717" w14:textId="39806A13" w:rsidR="007F3565" w:rsidRPr="00B64CB1" w:rsidRDefault="007F3565" w:rsidP="007F3565">
      <w:pPr>
        <w:pStyle w:val="Paragraphe"/>
      </w:pPr>
      <w:r w:rsidRPr="00B64CB1">
        <w:t>La durée du marché commence à sa notification et se termine au décompte général et définitif (DGD).</w:t>
      </w:r>
    </w:p>
    <w:p w14:paraId="2B0CBF52" w14:textId="0119C2F8" w:rsidR="007F3565" w:rsidRPr="00B64CB1" w:rsidRDefault="007F3565" w:rsidP="007F3565">
      <w:pPr>
        <w:pStyle w:val="Titre2"/>
        <w:rPr>
          <w:rFonts w:ascii="Times New Roman" w:eastAsia="Arial Unicode MS" w:hAnsi="Times New Roman" w:cs="Tahoma"/>
        </w:rPr>
      </w:pPr>
      <w:bookmarkStart w:id="29" w:name="_Toc203487197"/>
      <w:r w:rsidRPr="00B64CB1">
        <w:rPr>
          <w:rFonts w:eastAsia="Arial Unicode MS"/>
        </w:rPr>
        <w:t>Période de préparation</w:t>
      </w:r>
      <w:bookmarkEnd w:id="29"/>
    </w:p>
    <w:p w14:paraId="621F46F5" w14:textId="4B9D2257" w:rsidR="007F3565" w:rsidRPr="00B64CB1" w:rsidRDefault="00CA7690" w:rsidP="007F3565">
      <w:pPr>
        <w:pStyle w:val="Paragraphe"/>
      </w:pPr>
      <w:r w:rsidRPr="00CA7690">
        <w:t>Le délai de la période de préparation est de 15 jours à partir de la date précisée dans l’ordre de service de commencer cette période.</w:t>
      </w:r>
    </w:p>
    <w:p w14:paraId="64F20715" w14:textId="1EEB40EE" w:rsidR="007F3565" w:rsidRPr="00B64CB1" w:rsidRDefault="007F3565" w:rsidP="007F3565">
      <w:pPr>
        <w:pStyle w:val="Titre2"/>
        <w:rPr>
          <w:rFonts w:eastAsia="Arial Unicode MS"/>
        </w:rPr>
      </w:pPr>
      <w:bookmarkStart w:id="30" w:name="_Toc203487198"/>
      <w:r w:rsidRPr="00B64CB1">
        <w:rPr>
          <w:rFonts w:eastAsia="Arial Unicode MS"/>
        </w:rPr>
        <w:t>Délai d'exécution des travaux</w:t>
      </w:r>
      <w:bookmarkEnd w:id="30"/>
    </w:p>
    <w:p w14:paraId="2DBE9B0F" w14:textId="732A6A07" w:rsidR="00694CF3" w:rsidRDefault="00694CF3" w:rsidP="00694CF3">
      <w:pPr>
        <w:pStyle w:val="Paragraphe"/>
      </w:pPr>
      <w:r>
        <w:t>Par dérogation à l'article 13.1.1 du CCAG, le délai d'exécution part de la date précisée dans l'ordre de service de commencer l'exécution des prestations.</w:t>
      </w:r>
    </w:p>
    <w:p w14:paraId="3406A7EA" w14:textId="45933508" w:rsidR="007F3565" w:rsidRDefault="00694CF3" w:rsidP="00694CF3">
      <w:pPr>
        <w:pStyle w:val="Paragraphe"/>
      </w:pPr>
      <w:r>
        <w:t>Ce délai est fixé à 65 jours ouvrés.</w:t>
      </w:r>
    </w:p>
    <w:p w14:paraId="3B663ED6" w14:textId="532B2FC7" w:rsidR="00CA7690" w:rsidRPr="00B64CB1" w:rsidRDefault="00CA7690" w:rsidP="00694CF3">
      <w:pPr>
        <w:pStyle w:val="Paragraphe"/>
        <w:rPr>
          <w:rFonts w:eastAsia="Arial Unicode MS"/>
        </w:rPr>
      </w:pPr>
      <w:r w:rsidRPr="00CA7690">
        <w:rPr>
          <w:rFonts w:eastAsia="Arial Unicode MS"/>
        </w:rPr>
        <w:t>La période de garantie de parfait achèvement (GPA) est de 12 mois et débute à la date de réception des travaux constatée par procès-verbal.</w:t>
      </w:r>
    </w:p>
    <w:p w14:paraId="7E649C70" w14:textId="5B5EBD3A" w:rsidR="007F3565" w:rsidRPr="00B64CB1" w:rsidRDefault="007F3565" w:rsidP="007F3565">
      <w:pPr>
        <w:pStyle w:val="Titre2"/>
        <w:rPr>
          <w:rFonts w:eastAsia="Arial Unicode MS"/>
        </w:rPr>
      </w:pPr>
      <w:bookmarkStart w:id="31" w:name="_Toc203487199"/>
      <w:r w:rsidRPr="00B64CB1">
        <w:rPr>
          <w:rFonts w:eastAsia="Arial Unicode MS"/>
        </w:rPr>
        <w:t>Délai(s) distinct(s)</w:t>
      </w:r>
      <w:bookmarkEnd w:id="31"/>
    </w:p>
    <w:p w14:paraId="1CA2645C" w14:textId="6A5026DC" w:rsidR="0024200F" w:rsidRPr="00B64CB1" w:rsidRDefault="00C46F7C">
      <w:pPr>
        <w:suppressAutoHyphens w:val="0"/>
        <w:autoSpaceDE/>
        <w:rPr>
          <w:sz w:val="20"/>
          <w:szCs w:val="20"/>
        </w:rPr>
      </w:pPr>
      <w:bookmarkStart w:id="32" w:name="A3A_2B_p1B_a"/>
      <w:bookmarkStart w:id="33" w:name="A3A_2B_p2A_a"/>
      <w:r>
        <w:rPr>
          <w:sz w:val="20"/>
          <w:szCs w:val="20"/>
        </w:rPr>
        <w:t>Sans Objet.</w:t>
      </w:r>
    </w:p>
    <w:p w14:paraId="2EFAC9CA" w14:textId="776F5BF1" w:rsidR="00A62BF2" w:rsidRPr="00B64CB1" w:rsidRDefault="00655BE5">
      <w:pPr>
        <w:pStyle w:val="Titre1"/>
      </w:pPr>
      <w:bookmarkStart w:id="34" w:name="_Toc184978164"/>
      <w:bookmarkStart w:id="35" w:name="_Toc203487200"/>
      <w:r w:rsidRPr="00B64CB1">
        <w:lastRenderedPageBreak/>
        <w:t>Paiements</w:t>
      </w:r>
      <w:bookmarkEnd w:id="34"/>
      <w:bookmarkEnd w:id="35"/>
    </w:p>
    <w:p w14:paraId="661C10E3" w14:textId="549C6D88" w:rsidR="00A62BF2" w:rsidRPr="00B64CB1" w:rsidRDefault="001A19CD">
      <w:pPr>
        <w:pStyle w:val="Paragraphe"/>
      </w:pPr>
      <w:r w:rsidRPr="00B64CB1">
        <w:t>Les modalités du règlement des comptes du marché sont spécifiées à l</w:t>
      </w:r>
      <w:r w:rsidR="007609B2" w:rsidRPr="00B64CB1">
        <w:t>’</w:t>
      </w:r>
      <w:r w:rsidRPr="00B64CB1">
        <w:t xml:space="preserve">article </w:t>
      </w:r>
      <w:r w:rsidR="00515503" w:rsidRPr="00B64CB1">
        <w:t>12</w:t>
      </w:r>
      <w:r w:rsidRPr="00B64CB1">
        <w:t xml:space="preserve"> du CC</w:t>
      </w:r>
      <w:r w:rsidR="00515503" w:rsidRPr="00B64CB1">
        <w:t>A</w:t>
      </w:r>
      <w:r w:rsidRPr="00B64CB1">
        <w:t>P.</w:t>
      </w:r>
    </w:p>
    <w:p w14:paraId="5DC0D1BE" w14:textId="37CFF131" w:rsidR="00A62BF2" w:rsidRPr="00B64CB1" w:rsidRDefault="001A19CD">
      <w:pPr>
        <w:pStyle w:val="Paragraphe"/>
        <w:keepNext/>
        <w:keepLines/>
        <w:ind w:left="-284"/>
      </w:pPr>
      <w:r w:rsidRPr="00B64CB1">
        <w:rPr>
          <w:rFonts w:ascii="Wingdings, Symbol" w:hAnsi="Wingdings, Symbol"/>
        </w:rPr>
        <w:t>q</w:t>
      </w:r>
      <w:r w:rsidRPr="00B64CB1">
        <w:t xml:space="preserve"> </w:t>
      </w:r>
      <w:r w:rsidRPr="00B64CB1">
        <w:rPr>
          <w:b/>
          <w:u w:val="single"/>
        </w:rPr>
        <w:t>Prestataire unique</w:t>
      </w:r>
    </w:p>
    <w:p w14:paraId="493B5AD6" w14:textId="1F98D1DF" w:rsidR="00A62BF2" w:rsidRPr="00B64CB1" w:rsidRDefault="00AA1628" w:rsidP="002511B7">
      <w:pPr>
        <w:pStyle w:val="Paragraphe"/>
      </w:pPr>
      <w:r w:rsidRPr="00B64CB1">
        <w:t>L’acheteur</w:t>
      </w:r>
      <w:r w:rsidR="001A19CD" w:rsidRPr="00B64CB1">
        <w:t xml:space="preserve"> se </w:t>
      </w:r>
      <w:r w:rsidR="00C63C5E" w:rsidRPr="00B64CB1">
        <w:t>libèrera</w:t>
      </w:r>
      <w:r w:rsidR="001A19CD" w:rsidRPr="00B64CB1">
        <w:t xml:space="preserve"> des sommes dues au titre du présent marché en faisant porter le montant au crédit du compte (joindre un RIB ou RIP)</w:t>
      </w:r>
      <w:r w:rsidR="001A19CD" w:rsidRPr="00B64CB1">
        <w:rPr>
          <w:sz w:val="18"/>
        </w:rPr>
        <w:t> </w:t>
      </w:r>
      <w:r w:rsidR="001A19CD" w:rsidRPr="00B64CB1">
        <w:t>:</w:t>
      </w:r>
    </w:p>
    <w:tbl>
      <w:tblPr>
        <w:tblW w:w="96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26771F" w:rsidRPr="00B64CB1" w14:paraId="40EA8AD1" w14:textId="77777777" w:rsidTr="007609B2">
        <w:trPr>
          <w:trHeight w:hRule="exact" w:val="60"/>
        </w:trPr>
        <w:tc>
          <w:tcPr>
            <w:tcW w:w="9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7768A3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F5FEDE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3F79B1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2C5CA3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26771F" w:rsidRPr="00B64CB1" w14:paraId="30190B40" w14:textId="77777777" w:rsidTr="007609B2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DC5736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A67F8" w14:textId="741F64B8" w:rsidR="0026771F" w:rsidRPr="00B64CB1" w:rsidRDefault="00DD305F" w:rsidP="00635A57">
            <w:pPr>
              <w:pStyle w:val="Standard"/>
              <w:keepNext/>
              <w:keepLines/>
              <w:snapToGrid w:val="0"/>
            </w:pPr>
            <w:r w:rsidRPr="00B64CB1">
              <w:rPr>
                <w:sz w:val="20"/>
                <w:szCs w:val="20"/>
              </w:rPr>
              <w:t>C</w:t>
            </w:r>
            <w:r w:rsidR="0026771F" w:rsidRPr="00B64CB1">
              <w:rPr>
                <w:sz w:val="20"/>
                <w:szCs w:val="20"/>
              </w:rPr>
              <w:t>ompte ouvert à l</w:t>
            </w:r>
            <w:r w:rsidR="007609B2" w:rsidRPr="00B64CB1">
              <w:rPr>
                <w:sz w:val="20"/>
                <w:szCs w:val="20"/>
              </w:rPr>
              <w:t>’</w:t>
            </w:r>
            <w:r w:rsidR="0026771F" w:rsidRPr="00B64CB1">
              <w:rPr>
                <w:sz w:val="20"/>
                <w:szCs w:val="20"/>
              </w:rPr>
              <w:t>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35529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26D07D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26771F" w:rsidRPr="00B64CB1" w14:paraId="4AE1C0B8" w14:textId="77777777" w:rsidTr="007609B2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D166CC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18410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43F7E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D48AE8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26771F" w:rsidRPr="00B64CB1" w14:paraId="30B5ACF5" w14:textId="77777777" w:rsidTr="007609B2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B35E6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F9757" w14:textId="05CDBB15" w:rsidR="0026771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À</w:t>
            </w:r>
            <w:r w:rsidR="0026771F" w:rsidRPr="00B64CB1">
              <w:rPr>
                <w:sz w:val="20"/>
                <w:szCs w:val="20"/>
              </w:rPr>
              <w:t>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DB5D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555BF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26771F" w:rsidRPr="00B64CB1" w14:paraId="519B4C9A" w14:textId="77777777" w:rsidTr="007609B2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B8FC82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BE856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CEE4D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DEEF9E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26771F" w:rsidRPr="00B64CB1" w14:paraId="5A35BA81" w14:textId="77777777" w:rsidTr="007609B2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D67F5E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127AB" w14:textId="3E04A37C" w:rsidR="0026771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A</w:t>
            </w:r>
            <w:r w:rsidR="0026771F" w:rsidRPr="00B64CB1">
              <w:rPr>
                <w:sz w:val="20"/>
                <w:szCs w:val="20"/>
              </w:rPr>
              <w:t>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BA1E4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3E6858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26771F" w:rsidRPr="00B64CB1" w14:paraId="1CBA04BE" w14:textId="77777777" w:rsidTr="007609B2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40CC17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27769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B9D9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A93DF0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8F0868" w:rsidRPr="00B64CB1" w14:paraId="1166E782" w14:textId="77777777" w:rsidTr="007609B2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54BDB9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F2DBB" w14:textId="5A648D16" w:rsidR="0026771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S</w:t>
            </w:r>
            <w:r w:rsidR="0026771F" w:rsidRPr="00B64CB1">
              <w:rPr>
                <w:sz w:val="20"/>
                <w:szCs w:val="20"/>
              </w:rPr>
              <w:t>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A62BB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A8D42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9D10E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A5C2C7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E2B14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76F7D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CE45A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137A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0A4D0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F7A4F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3EBC2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8611F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02AE9E" w14:textId="3C705EA6" w:rsidR="0026771F" w:rsidRPr="00B64CB1" w:rsidRDefault="00DD305F" w:rsidP="00635A57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</w:t>
            </w:r>
            <w:r w:rsidR="0026771F" w:rsidRPr="00B64CB1">
              <w:rPr>
                <w:sz w:val="20"/>
                <w:szCs w:val="20"/>
              </w:rPr>
              <w:t>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19A6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CFAF8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934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F4D39B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26771F" w:rsidRPr="00B64CB1" w14:paraId="37D6AF2B" w14:textId="77777777" w:rsidTr="007609B2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CC25FE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A4ADB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67546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7DBD60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8F0868" w:rsidRPr="00B64CB1" w14:paraId="5C8661C8" w14:textId="77777777" w:rsidTr="007609B2">
        <w:trPr>
          <w:trHeight w:val="32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0ACD4D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2E428" w14:textId="0FB23677" w:rsidR="0026771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</w:t>
            </w:r>
            <w:r w:rsidR="0026771F" w:rsidRPr="00B64CB1">
              <w:rPr>
                <w:sz w:val="20"/>
                <w:szCs w:val="20"/>
              </w:rPr>
              <w:t>de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79C8F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E057A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4BF89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4B6AC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0BE6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7527B3" w14:textId="2BDDC391" w:rsidR="0026771F" w:rsidRPr="00B64CB1" w:rsidRDefault="00DD305F" w:rsidP="00635A57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</w:t>
            </w:r>
            <w:r w:rsidR="0026771F" w:rsidRPr="00B64CB1">
              <w:rPr>
                <w:sz w:val="20"/>
                <w:szCs w:val="20"/>
              </w:rPr>
              <w:t>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0AD01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9FB4B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A56DF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36EC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D5987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706157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532384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26771F" w:rsidRPr="00B64CB1" w14:paraId="1254C625" w14:textId="77777777" w:rsidTr="007609B2">
        <w:trPr>
          <w:trHeight w:hRule="exact" w:val="57"/>
        </w:trPr>
        <w:tc>
          <w:tcPr>
            <w:tcW w:w="9661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6225E7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26771F" w:rsidRPr="00B64CB1" w14:paraId="5BC6AAFC" w14:textId="77777777" w:rsidTr="007609B2">
        <w:trPr>
          <w:trHeight w:hRule="exact" w:val="34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4227E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16DB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DA99B7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47B69A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3529D4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929BD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7110ED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A2FFB6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3891A8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3897C6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23542F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614CF8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D27AEC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C26562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B83C8A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F74F1A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A27189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EA6D7C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770A48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D25D00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46919B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4CC186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A8FFD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6B5329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62425B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987D91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15FBB8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6685BA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252024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4ECA4F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B4329D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065287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98E64D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C7FFF9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B3D1CA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842686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26771F" w:rsidRPr="00B64CB1" w14:paraId="11EAF7E3" w14:textId="77777777" w:rsidTr="007609B2">
        <w:trPr>
          <w:trHeight w:hRule="exact" w:val="57"/>
        </w:trPr>
        <w:tc>
          <w:tcPr>
            <w:tcW w:w="9661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9A6A3F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8F0868" w:rsidRPr="00B64CB1" w14:paraId="51E6CD0D" w14:textId="77777777" w:rsidTr="007609B2">
        <w:trPr>
          <w:trHeight w:hRule="exact" w:val="34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3482D2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BBDCE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BIC (par SWIFT)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FD6A10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DAED0A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C44A9D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6F226F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88B50C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965418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24E22D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05C0CD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C233E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4D8D3E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304E13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3024D7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022233" w14:textId="77777777" w:rsidR="0026771F" w:rsidRPr="00B64CB1" w:rsidRDefault="0026771F" w:rsidP="00635A57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26771F" w:rsidRPr="00B64CB1" w14:paraId="00B9BCBA" w14:textId="77777777" w:rsidTr="007609B2">
        <w:tc>
          <w:tcPr>
            <w:tcW w:w="9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55535A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9" w:type="dxa"/>
            <w:gridSpan w:val="5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6B5F30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2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2F96D2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20C8EF88" w14:textId="198B11ED" w:rsidR="00A62BF2" w:rsidRPr="00B64CB1" w:rsidRDefault="00DD305F" w:rsidP="008511DF">
      <w:pPr>
        <w:pStyle w:val="Paragraphe"/>
        <w:spacing w:before="60"/>
      </w:pPr>
      <w:r w:rsidRPr="00B64CB1">
        <w:t>T</w:t>
      </w:r>
      <w:r w:rsidR="001A19CD" w:rsidRPr="00B64CB1">
        <w:t xml:space="preserve">outefois, </w:t>
      </w:r>
      <w:r w:rsidR="00AA1628" w:rsidRPr="00B64CB1">
        <w:t>l’acheteur</w:t>
      </w:r>
      <w:r w:rsidR="001A19CD" w:rsidRPr="00B64CB1">
        <w:t xml:space="preserve"> se </w:t>
      </w:r>
      <w:r w:rsidR="00C63C5E" w:rsidRPr="00B64CB1">
        <w:t>libèrera</w:t>
      </w:r>
      <w:r w:rsidR="001A19CD" w:rsidRPr="00B64CB1">
        <w:t xml:space="preserve"> des sommes dues aux sous-traitants payés directement en en faisant porter les montants au crédit des comptes désignés dans les annexes, les avenants ou les actes spéciaux.</w:t>
      </w:r>
    </w:p>
    <w:p w14:paraId="5799E735" w14:textId="7D98D1EC" w:rsidR="00A62BF2" w:rsidRPr="00B64CB1" w:rsidRDefault="001A19CD">
      <w:pPr>
        <w:pStyle w:val="Paragraphe"/>
        <w:keepNext/>
        <w:keepLines/>
        <w:ind w:left="-284"/>
      </w:pPr>
      <w:r w:rsidRPr="00B64CB1">
        <w:rPr>
          <w:rFonts w:ascii="Wingdings, Symbol" w:hAnsi="Wingdings, Symbol"/>
        </w:rPr>
        <w:t>q</w:t>
      </w:r>
      <w:r w:rsidRPr="00B64CB1">
        <w:t xml:space="preserve"> </w:t>
      </w:r>
      <w:r w:rsidRPr="00B64CB1">
        <w:rPr>
          <w:b/>
          <w:u w:val="single"/>
        </w:rPr>
        <w:t>Groupement solidaire</w:t>
      </w:r>
    </w:p>
    <w:p w14:paraId="4647BBF0" w14:textId="64A6002F" w:rsidR="00A62BF2" w:rsidRPr="00B64CB1" w:rsidRDefault="00AA1628">
      <w:pPr>
        <w:pStyle w:val="Paradouble"/>
        <w:keepNext/>
        <w:keepLines/>
      </w:pPr>
      <w:r w:rsidRPr="00B64CB1">
        <w:t>L’acheteur</w:t>
      </w:r>
      <w:r w:rsidR="00761EC0" w:rsidRPr="00B64CB1">
        <w:t xml:space="preserve"> </w:t>
      </w:r>
      <w:r w:rsidR="001A19CD" w:rsidRPr="00B64CB1">
        <w:t xml:space="preserve">se </w:t>
      </w:r>
      <w:r w:rsidR="00C63C5E" w:rsidRPr="00B64CB1">
        <w:t>libèrera</w:t>
      </w:r>
      <w:r w:rsidR="001A19CD" w:rsidRPr="00B64CB1">
        <w:t xml:space="preserve"> des sommes dues au titre du présent marché en faisant porter le montant au crédit du </w:t>
      </w:r>
      <w:r w:rsidR="001A19CD" w:rsidRPr="00B64CB1">
        <w:rPr>
          <w:b/>
          <w:bCs/>
        </w:rPr>
        <w:t>compte commun</w:t>
      </w:r>
      <w:r w:rsidR="001A19CD" w:rsidRPr="00B64CB1">
        <w:t xml:space="preserve"> (joindre un RIB ou RIP)</w:t>
      </w:r>
      <w:r w:rsidR="001A19CD" w:rsidRPr="00B64CB1">
        <w:rPr>
          <w:sz w:val="18"/>
        </w:rPr>
        <w:t> </w:t>
      </w:r>
      <w:r w:rsidR="001A19CD" w:rsidRPr="00B64CB1">
        <w:t>:</w:t>
      </w:r>
    </w:p>
    <w:tbl>
      <w:tblPr>
        <w:tblW w:w="96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515503" w:rsidRPr="00B64CB1" w14:paraId="02EF95F6" w14:textId="77777777" w:rsidTr="00515503">
        <w:trPr>
          <w:trHeight w:val="62"/>
        </w:trPr>
        <w:tc>
          <w:tcPr>
            <w:tcW w:w="9658" w:type="dxa"/>
            <w:gridSpan w:val="5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0C057" w14:textId="013AC2BD" w:rsidR="00515503" w:rsidRPr="00B64CB1" w:rsidRDefault="00515503" w:rsidP="00515503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64CB1">
              <w:rPr>
                <w:b/>
                <w:bCs/>
                <w:sz w:val="22"/>
                <w:szCs w:val="22"/>
              </w:rPr>
              <w:t>Cotraitant 1</w:t>
            </w:r>
          </w:p>
        </w:tc>
      </w:tr>
      <w:tr w:rsidR="00DD305F" w:rsidRPr="00B64CB1" w14:paraId="7172AB52" w14:textId="77777777" w:rsidTr="00515503">
        <w:trPr>
          <w:trHeight w:hRule="exact" w:val="60"/>
        </w:trPr>
        <w:tc>
          <w:tcPr>
            <w:tcW w:w="92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07ED3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FE355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518939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0A2D25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3B7F2E89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23628C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87525" w14:textId="056788DA" w:rsidR="00DD305F" w:rsidRPr="00B64CB1" w:rsidRDefault="00DD305F" w:rsidP="00635A57">
            <w:pPr>
              <w:pStyle w:val="Standard"/>
              <w:keepNext/>
              <w:keepLines/>
              <w:snapToGrid w:val="0"/>
            </w:pPr>
            <w:r w:rsidRPr="00B64CB1">
              <w:rPr>
                <w:sz w:val="20"/>
                <w:szCs w:val="20"/>
              </w:rPr>
              <w:t>Compte ouvert à l</w:t>
            </w:r>
            <w:r w:rsidR="007609B2" w:rsidRPr="00B64CB1">
              <w:rPr>
                <w:sz w:val="20"/>
                <w:szCs w:val="20"/>
              </w:rPr>
              <w:t>’</w:t>
            </w:r>
            <w:r w:rsidRPr="00B64CB1">
              <w:rPr>
                <w:sz w:val="20"/>
                <w:szCs w:val="20"/>
              </w:rPr>
              <w:t>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2CF94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E23103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29F14C5A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290DB9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01E6A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BA8C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A736E3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0ED42439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0AE0C7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E0D98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C5381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5C3E71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2C75CBD0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7E4C26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C4128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C7A9E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18C622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7CC767D0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18ACA6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43E16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EAD67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7F3957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7DA08077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E69306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2F56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DD21A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620D2E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61406462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6D3E82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3BCA6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8E15A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A2A9D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1989C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86EC5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E23B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D7E32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F2604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27032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71B09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4FF30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EA2E3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BBF1E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6FEE64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93BF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EFB3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98C167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61F28F72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57E6E1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1396E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4F5D3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97505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59C45DBE" w14:textId="77777777" w:rsidTr="00515503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75E0D5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F0BBF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252FD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67B05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A30C0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D2FF6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5ADB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C6D612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F4330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14954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6DA88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A6408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C4B77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B7F5C9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5D0CE4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763D9066" w14:textId="77777777" w:rsidTr="00515503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4D36D6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403156F1" w14:textId="77777777" w:rsidTr="00515503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D97F09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B37FC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CFB5D5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7F8CD0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49D8A3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08AD39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EA2C8A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BB72E4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33569E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8EB150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34E93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E46BDA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0A7378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FCA461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3AD249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A22B6F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693742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79DB6F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E3FFD9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DB0F76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ECDD5C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F4F4CD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604944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E7AC03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BEE805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D80E9E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B56E2F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50D00D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4A476E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A33674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6CE4C4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91313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1A925A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6D7284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CF1A67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34C333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3B7FA962" w14:textId="77777777" w:rsidTr="00515503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E1261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0BA2F2D2" w14:textId="77777777" w:rsidTr="00515503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91EAB2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57D31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008210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8A81A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9D5F81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659E4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76998E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EDD599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280F78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E653F9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304814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4A1230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A89D11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9E8903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FB3166" w14:textId="77777777" w:rsidR="00DD305F" w:rsidRPr="00B64CB1" w:rsidRDefault="00DD305F" w:rsidP="00635A57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DD305F" w:rsidRPr="00B64CB1" w14:paraId="18801B0C" w14:textId="77777777" w:rsidTr="00515503">
        <w:tc>
          <w:tcPr>
            <w:tcW w:w="9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4A10D3" w14:textId="0D3ED747" w:rsidR="00515503" w:rsidRPr="00B64CB1" w:rsidRDefault="00515503" w:rsidP="00635A57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741A6A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260AF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tbl>
      <w:tblPr>
        <w:tblpPr w:leftFromText="141" w:rightFromText="141" w:vertAnchor="text" w:horzAnchor="margin" w:tblpY="98"/>
        <w:tblW w:w="96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515503" w:rsidRPr="00B64CB1" w14:paraId="59F609A9" w14:textId="77777777" w:rsidTr="00515503">
        <w:trPr>
          <w:trHeight w:val="62"/>
        </w:trPr>
        <w:tc>
          <w:tcPr>
            <w:tcW w:w="9658" w:type="dxa"/>
            <w:gridSpan w:val="5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0BF4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64CB1">
              <w:rPr>
                <w:b/>
                <w:bCs/>
                <w:sz w:val="22"/>
                <w:szCs w:val="22"/>
              </w:rPr>
              <w:t>Cotraitant 2</w:t>
            </w:r>
          </w:p>
        </w:tc>
      </w:tr>
      <w:tr w:rsidR="00515503" w:rsidRPr="00B64CB1" w14:paraId="61F11067" w14:textId="77777777" w:rsidTr="00515503">
        <w:trPr>
          <w:trHeight w:hRule="exact" w:val="60"/>
        </w:trPr>
        <w:tc>
          <w:tcPr>
            <w:tcW w:w="92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DD8B8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3FCDC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C5590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F53B4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6423FE7F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0F1CE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5A44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  <w:r w:rsidRPr="00B64CB1">
              <w:rPr>
                <w:sz w:val="20"/>
                <w:szCs w:val="20"/>
              </w:rPr>
              <w:t>Compte ouvert à l’organisme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D606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3883C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696FAD2E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E7377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878B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C218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AF2D7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41B1A028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3A91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A6FA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96DF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2DA8C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5DA2F3C5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59F6A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8092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42EF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6B18C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251AA421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EA61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735F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E54F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DE7AD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36FC238E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757A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AC7C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F383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BD94A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5ED6CFB3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ECDF7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5D31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0D52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F27C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667A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A3EB8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077B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E364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4E02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78E3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76BE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294C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210F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1FE4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14606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41AC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319D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2E84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5EFCF4E7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EAFE4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A24D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327C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AA3D4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01BE44DD" w14:textId="77777777" w:rsidTr="00515503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4C194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2D76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EEBC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8FFB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642E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17FB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C991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BA07D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C4A1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3B6D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B19F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F34B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5A46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01A49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1326A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588C511C" w14:textId="77777777" w:rsidTr="00515503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64793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31277791" w14:textId="77777777" w:rsidTr="00515503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108D3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756D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9B75B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FF876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FA74C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5EC18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32F33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AA68F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89A49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7C456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7EF5E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AD74D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67491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6C0F6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97119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89E84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9FD3C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8BCAF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F71C0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FA593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3E2AD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FE3DF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9D027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74EDE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D823E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E6B62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E6D07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D7EDA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C3D3C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A0BCD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79FA8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8D904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E5795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6DE91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94A87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0FE09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197D6F49" w14:textId="77777777" w:rsidTr="00515503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22BB6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7328A44E" w14:textId="77777777" w:rsidTr="00515503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2314D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272D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5C5E9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A4F74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AF62B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6BE7D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AA14A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E5F8B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83865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C53C6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AB06D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336F8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4B6C8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9078D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790103" w14:textId="77777777" w:rsidR="00515503" w:rsidRPr="00B64CB1" w:rsidRDefault="00515503" w:rsidP="00515503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515503" w:rsidRPr="00B64CB1" w14:paraId="02CFFD18" w14:textId="77777777" w:rsidTr="00515503">
        <w:tc>
          <w:tcPr>
            <w:tcW w:w="9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344AD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27A90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8BDDF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6278A5CE" w14:textId="5A4B6514" w:rsidR="00515503" w:rsidRPr="00B64CB1" w:rsidRDefault="00515503" w:rsidP="00DD305F">
      <w:pPr>
        <w:pStyle w:val="Paragraphe"/>
        <w:spacing w:before="240"/>
        <w:rPr>
          <w:sz w:val="2"/>
          <w:szCs w:val="2"/>
        </w:rPr>
      </w:pPr>
    </w:p>
    <w:p w14:paraId="4196DF21" w14:textId="04E4184C" w:rsidR="00515503" w:rsidRPr="00B64CB1" w:rsidRDefault="00515503" w:rsidP="00DD305F">
      <w:pPr>
        <w:pStyle w:val="Paragraphe"/>
        <w:spacing w:before="240"/>
        <w:rPr>
          <w:sz w:val="2"/>
          <w:szCs w:val="2"/>
        </w:rPr>
      </w:pPr>
    </w:p>
    <w:tbl>
      <w:tblPr>
        <w:tblW w:w="96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515503" w:rsidRPr="00B64CB1" w14:paraId="0A0A2FBF" w14:textId="77777777" w:rsidTr="008564FE">
        <w:trPr>
          <w:trHeight w:val="62"/>
        </w:trPr>
        <w:tc>
          <w:tcPr>
            <w:tcW w:w="9658" w:type="dxa"/>
            <w:gridSpan w:val="5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BDC2B" w14:textId="4EE8C9DB" w:rsidR="00515503" w:rsidRPr="00B64CB1" w:rsidRDefault="00515503" w:rsidP="008564FE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64CB1">
              <w:rPr>
                <w:b/>
                <w:bCs/>
                <w:sz w:val="22"/>
                <w:szCs w:val="22"/>
              </w:rPr>
              <w:t>Cotraitant 3</w:t>
            </w:r>
          </w:p>
        </w:tc>
      </w:tr>
      <w:tr w:rsidR="00515503" w:rsidRPr="00B64CB1" w14:paraId="309B09E2" w14:textId="77777777" w:rsidTr="008564FE">
        <w:trPr>
          <w:trHeight w:hRule="exact" w:val="60"/>
        </w:trPr>
        <w:tc>
          <w:tcPr>
            <w:tcW w:w="92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D668DC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819BC9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423C04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05690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368113F9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D702EF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870E0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  <w:r w:rsidRPr="00B64CB1">
              <w:rPr>
                <w:sz w:val="20"/>
                <w:szCs w:val="20"/>
              </w:rPr>
              <w:t>Compte ouvert à l’organisme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F2A5A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78848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62B2ABC0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E804B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97802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DBFE9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8500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430020CF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73E014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85EB8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691A2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0DD70F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45A92BBA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F76E2D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AB168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49C68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70E90B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76344296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FF6B85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C84D7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0F66F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CAE15C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3B7D6890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B6F39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6CBED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A245A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71880E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24B4F669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21303B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4320E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12F22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A027E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E7F20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5FE948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55655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DD94A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5C0A1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BA4AD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93F90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8526E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F0247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74019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C2E4E9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492B7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D48AE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A9F8A7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3E922C0D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5DE885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E1002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8E075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B7F080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7BCA33D3" w14:textId="77777777" w:rsidTr="008564FE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B0C87E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82E1E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DEC0C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5563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93065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25B8F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F5C5F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877B61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5346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7DFB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DF481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9B2DD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F6C08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3014AB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95D2F0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1FBBDA42" w14:textId="77777777" w:rsidTr="008564FE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332269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0021FA06" w14:textId="77777777" w:rsidTr="008564FE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B0CDBA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11172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96F0B9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9DA66C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06666F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948B11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A7BD61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19008A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3680DB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FA1969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ADD8C3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61A85A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8453AC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8AB232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E2F14C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4FAEE0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F49F0B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86306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FBBD3A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9743CC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10A7E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0604A4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ECB224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7AC925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8387E0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008AE5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DD49F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6B22E2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25FAA3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0D2471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3BEC2D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E04E1E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21B19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A6956B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BF001E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7434FF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2B5C2E93" w14:textId="77777777" w:rsidTr="008564FE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1746C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21D83A3C" w14:textId="77777777" w:rsidTr="008564FE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738F61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024C7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9FA409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64BA8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546492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A3103A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B25D1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A9CA91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CCF1A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5F2007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5CAB9F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30CF00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81FD7B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E62049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719118" w14:textId="77777777" w:rsidR="00515503" w:rsidRPr="00B64CB1" w:rsidRDefault="00515503" w:rsidP="008564FE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515503" w:rsidRPr="00B64CB1" w14:paraId="0F86FAAE" w14:textId="77777777" w:rsidTr="008564FE">
        <w:tc>
          <w:tcPr>
            <w:tcW w:w="9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3ED494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6E283B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0A19A8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tbl>
      <w:tblPr>
        <w:tblpPr w:leftFromText="141" w:rightFromText="141" w:vertAnchor="text" w:horzAnchor="margin" w:tblpY="156"/>
        <w:tblW w:w="96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515503" w:rsidRPr="00B64CB1" w14:paraId="7FE8DC1F" w14:textId="77777777" w:rsidTr="00515503">
        <w:trPr>
          <w:trHeight w:val="62"/>
        </w:trPr>
        <w:tc>
          <w:tcPr>
            <w:tcW w:w="9658" w:type="dxa"/>
            <w:gridSpan w:val="5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CF8F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64CB1">
              <w:rPr>
                <w:b/>
                <w:bCs/>
                <w:sz w:val="22"/>
                <w:szCs w:val="22"/>
              </w:rPr>
              <w:t>Cotraitant 4</w:t>
            </w:r>
          </w:p>
        </w:tc>
      </w:tr>
      <w:tr w:rsidR="00515503" w:rsidRPr="00B64CB1" w14:paraId="531C0490" w14:textId="77777777" w:rsidTr="00515503">
        <w:trPr>
          <w:trHeight w:hRule="exact" w:val="60"/>
        </w:trPr>
        <w:tc>
          <w:tcPr>
            <w:tcW w:w="92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5185C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85E82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27F73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44952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28C7134B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E7F60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5819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  <w:r w:rsidRPr="00B64CB1">
              <w:rPr>
                <w:sz w:val="20"/>
                <w:szCs w:val="20"/>
              </w:rPr>
              <w:t>Compte ouvert à l’organisme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8859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8A03F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00CB972F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3BE1C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0D48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6EF7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4DF56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106677F1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38CB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AFE0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F85C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5C0CD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2E9043E9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14237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1F1B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3A12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9FF3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19E330AE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8A093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FD54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5C01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D5F34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74D3D611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F520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B006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B672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D1270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724F1B9C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C83AC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457E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C66B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D971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9CC3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2CD7D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115D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0B96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61AB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B6DB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BF44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6D42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5DB3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8DC1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01821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90E9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0927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5FA52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73A16231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E31F1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C931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3BC1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24677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497D3527" w14:textId="77777777" w:rsidTr="00515503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40F39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D3F5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2FC5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851E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9F35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918D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AA77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7D61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C802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E200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08D8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2691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619D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39B3A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AD0A9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65F2A28D" w14:textId="77777777" w:rsidTr="00515503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6CF4A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337DFE08" w14:textId="77777777" w:rsidTr="00515503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52ED0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C6F1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1F037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D425C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BAE6D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3696E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47083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13BF1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9782C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81759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8A205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08743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5E3E8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92EE1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C4787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4E491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56EBB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9DCF2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20044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51B33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56575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61B48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580FB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5FA37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0DF63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ABD02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5E6EF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D4F0E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2A6D3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AD942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19719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27640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3546E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ED9DD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CC914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EF2C2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783969AB" w14:textId="77777777" w:rsidTr="00515503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874A4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03ADE690" w14:textId="77777777" w:rsidTr="00515503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97CA3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4AA6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7AA4F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164B6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577B7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2793C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5C876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C2E23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6D3E8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05C0F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C9062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FE872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947DD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ADBA8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D92002" w14:textId="77777777" w:rsidR="00515503" w:rsidRPr="00B64CB1" w:rsidRDefault="00515503" w:rsidP="00515503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515503" w:rsidRPr="00B64CB1" w14:paraId="53979D1E" w14:textId="77777777" w:rsidTr="00515503">
        <w:tc>
          <w:tcPr>
            <w:tcW w:w="9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72E34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85E0C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0CFEC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4FDF63FE" w14:textId="5CCBA31D" w:rsidR="00515503" w:rsidRPr="00B64CB1" w:rsidRDefault="00515503" w:rsidP="00DD305F">
      <w:pPr>
        <w:pStyle w:val="Paragraphe"/>
        <w:spacing w:before="240"/>
        <w:rPr>
          <w:sz w:val="2"/>
          <w:szCs w:val="2"/>
        </w:rPr>
      </w:pPr>
    </w:p>
    <w:tbl>
      <w:tblPr>
        <w:tblpPr w:leftFromText="141" w:rightFromText="141" w:vertAnchor="text" w:horzAnchor="margin" w:tblpYSpec="bottom"/>
        <w:tblW w:w="96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515503" w:rsidRPr="00B64CB1" w14:paraId="44992843" w14:textId="77777777" w:rsidTr="00515503">
        <w:trPr>
          <w:trHeight w:val="62"/>
        </w:trPr>
        <w:tc>
          <w:tcPr>
            <w:tcW w:w="9658" w:type="dxa"/>
            <w:gridSpan w:val="5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8866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64CB1">
              <w:rPr>
                <w:b/>
                <w:bCs/>
                <w:sz w:val="22"/>
                <w:szCs w:val="22"/>
              </w:rPr>
              <w:t>Cotraitant 5</w:t>
            </w:r>
          </w:p>
        </w:tc>
      </w:tr>
      <w:tr w:rsidR="00515503" w:rsidRPr="00B64CB1" w14:paraId="7AA841FD" w14:textId="77777777" w:rsidTr="00515503">
        <w:trPr>
          <w:trHeight w:hRule="exact" w:val="60"/>
        </w:trPr>
        <w:tc>
          <w:tcPr>
            <w:tcW w:w="92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AA5C1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9AEE3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B0847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D7ECE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1CD7FFD5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F8929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C016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  <w:r w:rsidRPr="00B64CB1">
              <w:rPr>
                <w:sz w:val="20"/>
                <w:szCs w:val="20"/>
              </w:rPr>
              <w:t>Compte ouvert à l’organisme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F54E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19763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56109A72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7E538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7A1B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38F0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F28CC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793CC4F5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01D88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DDB4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26A9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30125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2952E2AD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5CE90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4C5D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61B6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55F98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582AD768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CED28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F4A0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8B9C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7CC8A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2C88B591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968CB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143C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35BC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D5AE3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4DE20EC7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AA49D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F0EC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79E9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B278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8FDE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414AE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269F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8D6F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C9E1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9038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9874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8310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C7DE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7DE6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FB6E6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6671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DADC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AF9B3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7F631A21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5DCFE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E4C3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F2F9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91FB5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0FD9C44A" w14:textId="77777777" w:rsidTr="00515503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EE5DA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C68B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A67D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F36E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AA09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FF58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A539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95C01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806E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DBB1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0104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DCF0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C522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99743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0D5DF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6FBFF1B4" w14:textId="77777777" w:rsidTr="00515503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4C074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164C3239" w14:textId="77777777" w:rsidTr="00515503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A8681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E5B8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FA18B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931A0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5AF19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F3D0C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9E2E3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60342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BE524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68376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2245A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D8073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98BAB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3EF49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3AFC7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F4E59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194CD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A6A72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67807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B78A3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3EB3B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81CC8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90F8D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A8269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DDC68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14ED3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DC890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82BB8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60CA8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47C9B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1204F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5533E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B4D2E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0C95C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DBD32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407EC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28DC6ED6" w14:textId="77777777" w:rsidTr="00515503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2F625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0BFC4628" w14:textId="77777777" w:rsidTr="00515503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94C94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B8CB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51A74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8B89D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32D8C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B38A4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CBEDC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6CCE8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3C84A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B9286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4F99F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D2421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3E506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9EAC4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42D543" w14:textId="77777777" w:rsidR="00515503" w:rsidRPr="00B64CB1" w:rsidRDefault="00515503" w:rsidP="00515503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515503" w:rsidRPr="00B64CB1" w14:paraId="4C093B0D" w14:textId="77777777" w:rsidTr="00515503">
        <w:tc>
          <w:tcPr>
            <w:tcW w:w="9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1C25B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DF349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F0982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178536F3" w14:textId="0819FF81" w:rsidR="00761EC0" w:rsidRPr="00B64CB1" w:rsidRDefault="001A19CD" w:rsidP="00761EC0">
      <w:pPr>
        <w:pStyle w:val="Paragraphe"/>
        <w:spacing w:before="240"/>
      </w:pPr>
      <w:r w:rsidRPr="00B64CB1">
        <w:t xml:space="preserve">Toutefois, </w:t>
      </w:r>
      <w:r w:rsidR="00AA1628" w:rsidRPr="00B64CB1">
        <w:t>l’acheteur</w:t>
      </w:r>
      <w:r w:rsidRPr="00B64CB1">
        <w:t xml:space="preserve"> se </w:t>
      </w:r>
      <w:r w:rsidR="00C63C5E" w:rsidRPr="00B64CB1">
        <w:t>libèrera</w:t>
      </w:r>
      <w:r w:rsidRPr="00B64CB1">
        <w:t xml:space="preserve"> des sommes dues aux sous-traitants payés directement en en faisant porter les montants au crédit des comptes désignés dans les annexes, les avenants ou les actes spéciaux.</w:t>
      </w:r>
    </w:p>
    <w:p w14:paraId="5F4AC4AD" w14:textId="77777777" w:rsidR="00761EC0" w:rsidRPr="00B64CB1" w:rsidRDefault="00761EC0" w:rsidP="00761EC0">
      <w:pPr>
        <w:pStyle w:val="Paragraphe"/>
        <w:spacing w:before="240"/>
        <w:rPr>
          <w:b/>
          <w:u w:val="single"/>
        </w:rPr>
      </w:pPr>
      <w:r w:rsidRPr="00B64CB1">
        <w:rPr>
          <w:rFonts w:ascii="Wingdings, Symbol" w:hAnsi="Wingdings, Symbol"/>
        </w:rPr>
        <w:t>q</w:t>
      </w:r>
      <w:r w:rsidRPr="00B64CB1">
        <w:t xml:space="preserve"> </w:t>
      </w:r>
      <w:r w:rsidRPr="00B64CB1">
        <w:rPr>
          <w:b/>
          <w:u w:val="single"/>
        </w:rPr>
        <w:t>Groupement conjoint</w:t>
      </w:r>
    </w:p>
    <w:p w14:paraId="19BB2BE9" w14:textId="7A32EFB1" w:rsidR="00761EC0" w:rsidRPr="00B64CB1" w:rsidRDefault="00AA1628" w:rsidP="00761EC0">
      <w:pPr>
        <w:pStyle w:val="Paragraphe"/>
        <w:spacing w:before="240"/>
        <w:rPr>
          <w:b/>
          <w:u w:val="single"/>
        </w:rPr>
      </w:pPr>
      <w:r w:rsidRPr="00B64CB1">
        <w:t>L’acheteur</w:t>
      </w:r>
      <w:r w:rsidR="00761EC0" w:rsidRPr="00B64CB1">
        <w:t xml:space="preserve"> se libèrera des sommes dues au titre du présent marché en faisant porter le montant au crédit du </w:t>
      </w:r>
      <w:r w:rsidR="00761EC0" w:rsidRPr="00B64CB1">
        <w:rPr>
          <w:b/>
          <w:bCs/>
        </w:rPr>
        <w:t>compte commun</w:t>
      </w:r>
      <w:r w:rsidR="00761EC0" w:rsidRPr="00B64CB1">
        <w:t xml:space="preserve"> (joindre un RIB ou RIP)</w:t>
      </w:r>
      <w:r w:rsidR="00761EC0" w:rsidRPr="00B64CB1">
        <w:rPr>
          <w:sz w:val="18"/>
        </w:rPr>
        <w:t> </w:t>
      </w:r>
      <w:r w:rsidR="00761EC0" w:rsidRPr="00B64CB1">
        <w:t>:</w:t>
      </w:r>
    </w:p>
    <w:tbl>
      <w:tblPr>
        <w:tblW w:w="96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761EC0" w:rsidRPr="00B64CB1" w14:paraId="0748C020" w14:textId="77777777" w:rsidTr="008564FE">
        <w:trPr>
          <w:trHeight w:val="62"/>
        </w:trPr>
        <w:tc>
          <w:tcPr>
            <w:tcW w:w="9658" w:type="dxa"/>
            <w:gridSpan w:val="5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04F8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64CB1">
              <w:rPr>
                <w:b/>
                <w:bCs/>
                <w:sz w:val="22"/>
                <w:szCs w:val="22"/>
              </w:rPr>
              <w:lastRenderedPageBreak/>
              <w:t>Cotraitant 1</w:t>
            </w:r>
          </w:p>
        </w:tc>
      </w:tr>
      <w:tr w:rsidR="00761EC0" w:rsidRPr="00B64CB1" w14:paraId="029DD646" w14:textId="77777777" w:rsidTr="008564FE">
        <w:trPr>
          <w:trHeight w:hRule="exact" w:val="60"/>
        </w:trPr>
        <w:tc>
          <w:tcPr>
            <w:tcW w:w="92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FF2E5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A0B71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9CA2C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1D99B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45F3A650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31ED0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F2F3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  <w:r w:rsidRPr="00B64CB1">
              <w:rPr>
                <w:sz w:val="20"/>
                <w:szCs w:val="20"/>
              </w:rPr>
              <w:t>Compte ouvert à l’organisme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228C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02C95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15A72378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40276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35F5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CB7A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7DC2C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27DBDD29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0862C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217E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BC7D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CD810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1F51B68D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C02BC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C993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E624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BCA6A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0D6C0E4C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D4F1F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2CFF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21F8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7FAF1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2B5AA723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6D3B6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C7DF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9324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9A23C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71FCB7FA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CAC58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7ACE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0AE8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422A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1F73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96131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7E4F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903F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937C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C9C9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1010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1937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3AE0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7FBF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B9056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1D4E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1857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0B425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2B6EA2BB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AF0C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2C43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DB93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86260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18CEADF1" w14:textId="77777777" w:rsidTr="008564FE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65A9E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34E0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4E68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C217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D491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AF12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202D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13C94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C593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873D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0000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DE3F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0136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58D5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4B537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5E589A01" w14:textId="77777777" w:rsidTr="008564FE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F3AD9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7B7FD260" w14:textId="77777777" w:rsidTr="008564FE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19122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90F7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33512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BC0CF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4B5A5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D5B54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98B11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CFD8F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C43CE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60247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646AF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69196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FFF4F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66315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80205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64760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0FCF2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8A7C8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D943A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0639D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E68A1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4B32E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EC660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13683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921D5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7C42C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1AEAF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B5E15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91F8D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03C86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2B62F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80983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5D355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D390D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6839D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8077C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05128CEF" w14:textId="77777777" w:rsidTr="008564FE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B698D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5F223438" w14:textId="77777777" w:rsidTr="008564FE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B5670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EF00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8A3C7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3F775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D29FE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4DED9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A1617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24423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0CC56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FD7AF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628C2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A77FC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DD8CF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75EF3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670B1C" w14:textId="77777777" w:rsidR="00761EC0" w:rsidRPr="00B64CB1" w:rsidRDefault="00761EC0" w:rsidP="008564FE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761EC0" w:rsidRPr="00B64CB1" w14:paraId="6848864C" w14:textId="77777777" w:rsidTr="008564FE">
        <w:tc>
          <w:tcPr>
            <w:tcW w:w="9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3A3CB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37C8F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25841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tbl>
      <w:tblPr>
        <w:tblpPr w:leftFromText="141" w:rightFromText="141" w:vertAnchor="text" w:horzAnchor="margin" w:tblpY="98"/>
        <w:tblW w:w="96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761EC0" w:rsidRPr="00B64CB1" w14:paraId="72A2A365" w14:textId="77777777" w:rsidTr="008564FE">
        <w:trPr>
          <w:trHeight w:val="62"/>
        </w:trPr>
        <w:tc>
          <w:tcPr>
            <w:tcW w:w="9658" w:type="dxa"/>
            <w:gridSpan w:val="5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4F0B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64CB1">
              <w:rPr>
                <w:b/>
                <w:bCs/>
                <w:sz w:val="22"/>
                <w:szCs w:val="22"/>
              </w:rPr>
              <w:t>Cotraitant 2</w:t>
            </w:r>
          </w:p>
        </w:tc>
      </w:tr>
      <w:tr w:rsidR="00761EC0" w:rsidRPr="00B64CB1" w14:paraId="2E23517E" w14:textId="77777777" w:rsidTr="008564FE">
        <w:trPr>
          <w:trHeight w:hRule="exact" w:val="60"/>
        </w:trPr>
        <w:tc>
          <w:tcPr>
            <w:tcW w:w="92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63458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E9B1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1904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4917D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746BD5FA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FA1AD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3F88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  <w:r w:rsidRPr="00B64CB1">
              <w:rPr>
                <w:sz w:val="20"/>
                <w:szCs w:val="20"/>
              </w:rPr>
              <w:t>Compte ouvert à l’organisme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13D4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58095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497E0A44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FCC39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7734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F6B2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FF702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2AEE1D6A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5CAFD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29C7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9D83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77FB3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47D14177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B459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8D89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AF26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330EF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6B526E8F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C94D1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05E6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25B7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8C2AC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1CDE5820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68425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6982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86DC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295CE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3C2DDE04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E7724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8FA6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AC94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8D22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2405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AA0E5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5BC5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6EBB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D6EF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80A3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D018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0633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A562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6BEC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109D4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E51E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8219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3CA90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6B002EA2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AB232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192D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B615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71ACD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44402AC8" w14:textId="77777777" w:rsidTr="008564FE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09F32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264E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5D92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9378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478B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78DD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98C5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9A66B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2296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C435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04D7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9183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3AA9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D5035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ED937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1DDBB93A" w14:textId="77777777" w:rsidTr="008564FE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B6049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39599510" w14:textId="77777777" w:rsidTr="008564FE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5DB6E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F2ED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F49CF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356AD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4FC6A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845F0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3DE35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472DC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B4662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C0338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86570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C67BC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87EE1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C4DB6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22582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9CF10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D7E5C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97A2F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52DD9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0C45E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E3349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64839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199E7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E1D85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35144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5730F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FD8F4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6D743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0F9C3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E90C6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8E83A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5D26C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A6B35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3A9F8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066A6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2D27B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05195E1B" w14:textId="77777777" w:rsidTr="008564FE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B84AC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11A01637" w14:textId="77777777" w:rsidTr="008564FE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3BF2E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31BA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A8C04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E5C2E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73FB7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8266A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A8385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86DD4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E43EB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47D73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182AC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2EE1C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993B7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8AC42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940566" w14:textId="77777777" w:rsidR="00761EC0" w:rsidRPr="00B64CB1" w:rsidRDefault="00761EC0" w:rsidP="008564FE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761EC0" w:rsidRPr="00B64CB1" w14:paraId="21ECDECF" w14:textId="77777777" w:rsidTr="008564FE">
        <w:tc>
          <w:tcPr>
            <w:tcW w:w="9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80EEA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4F8E9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1E63F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1C418422" w14:textId="77777777" w:rsidR="00761EC0" w:rsidRPr="00B64CB1" w:rsidRDefault="00761EC0" w:rsidP="00761EC0">
      <w:pPr>
        <w:pStyle w:val="Paragraphe"/>
        <w:spacing w:before="240"/>
        <w:rPr>
          <w:sz w:val="2"/>
          <w:szCs w:val="2"/>
        </w:rPr>
      </w:pPr>
    </w:p>
    <w:tbl>
      <w:tblPr>
        <w:tblW w:w="96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761EC0" w:rsidRPr="00B64CB1" w14:paraId="227E2D97" w14:textId="77777777" w:rsidTr="008564FE">
        <w:trPr>
          <w:trHeight w:val="62"/>
        </w:trPr>
        <w:tc>
          <w:tcPr>
            <w:tcW w:w="9658" w:type="dxa"/>
            <w:gridSpan w:val="5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6D96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64CB1">
              <w:rPr>
                <w:b/>
                <w:bCs/>
                <w:sz w:val="22"/>
                <w:szCs w:val="22"/>
              </w:rPr>
              <w:t>Cotraitant 3</w:t>
            </w:r>
          </w:p>
        </w:tc>
      </w:tr>
      <w:tr w:rsidR="00761EC0" w:rsidRPr="00B64CB1" w14:paraId="170FF8B2" w14:textId="77777777" w:rsidTr="008564FE">
        <w:trPr>
          <w:trHeight w:hRule="exact" w:val="60"/>
        </w:trPr>
        <w:tc>
          <w:tcPr>
            <w:tcW w:w="92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A7BB0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BF6FE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34179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7A5B5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41D4DD16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C48C7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CCBB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  <w:r w:rsidRPr="00B64CB1">
              <w:rPr>
                <w:sz w:val="20"/>
                <w:szCs w:val="20"/>
              </w:rPr>
              <w:t>Compte ouvert à l’organisme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F8D8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549B4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659BD317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3271F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B6D9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9328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D3F64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108376A6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FDF64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D718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95EA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90E3E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3C5D8395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6B897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52E7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4405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35B49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590C0990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DC19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8D59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6AE8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D1BB5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7D4FD05F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D7ABC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6FD8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8783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487F7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0B6A33FD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F9D74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4A7E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AB63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D3FA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F258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AF44B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B314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EA87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0D89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29F2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17EA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3B4F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13BD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1B37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8DFE6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63F3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2F8F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66F8F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4ECA1A1B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5927F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FB56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0105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40535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53CEB7CF" w14:textId="77777777" w:rsidTr="008564FE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584E0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75D8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BFA3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A87E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BF7F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58DA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863A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6521D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10DB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773E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54F2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9C7B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03ED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981CF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9B2B0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70AF013C" w14:textId="77777777" w:rsidTr="008564FE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6E5B3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6ED149E3" w14:textId="77777777" w:rsidTr="008564FE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CF3EF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FD11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F62CA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1B40A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8C45F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652C3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5EDE4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82138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33CB5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0C329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FD222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14B3A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3BB91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38C1D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71DD3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40DEC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AF309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E6EDF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43D48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3E0B6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49252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22E06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07685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3BCAA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D9F66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CDCA4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D6950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20426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A1265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49A4C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44900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56864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69556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FE894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E4D3B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9BD1E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71244136" w14:textId="77777777" w:rsidTr="008564FE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0C83A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0C9E0834" w14:textId="77777777" w:rsidTr="008564FE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E6ABD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ABD8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26CCB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89A54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95C82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2BEDE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51EB0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B1D23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DA790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629EE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759ED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5C538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FE75A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F5812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68B96B" w14:textId="77777777" w:rsidR="00761EC0" w:rsidRPr="00B64CB1" w:rsidRDefault="00761EC0" w:rsidP="008564FE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761EC0" w:rsidRPr="00B64CB1" w14:paraId="0EA1BEE8" w14:textId="77777777" w:rsidTr="008564FE">
        <w:tc>
          <w:tcPr>
            <w:tcW w:w="9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AD6D9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50E96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17083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tbl>
      <w:tblPr>
        <w:tblpPr w:leftFromText="141" w:rightFromText="141" w:vertAnchor="text" w:horzAnchor="margin" w:tblpY="156"/>
        <w:tblW w:w="96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761EC0" w:rsidRPr="00B64CB1" w14:paraId="2E4DE6B4" w14:textId="77777777" w:rsidTr="008564FE">
        <w:trPr>
          <w:trHeight w:val="62"/>
        </w:trPr>
        <w:tc>
          <w:tcPr>
            <w:tcW w:w="9658" w:type="dxa"/>
            <w:gridSpan w:val="5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576D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64CB1">
              <w:rPr>
                <w:b/>
                <w:bCs/>
                <w:sz w:val="22"/>
                <w:szCs w:val="22"/>
              </w:rPr>
              <w:t>Cotraitant 4</w:t>
            </w:r>
          </w:p>
        </w:tc>
      </w:tr>
      <w:tr w:rsidR="00761EC0" w:rsidRPr="00B64CB1" w14:paraId="025178FE" w14:textId="77777777" w:rsidTr="008564FE">
        <w:trPr>
          <w:trHeight w:hRule="exact" w:val="60"/>
        </w:trPr>
        <w:tc>
          <w:tcPr>
            <w:tcW w:w="92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9856B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44783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C48AA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081D1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693E6459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9B563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6F00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  <w:r w:rsidRPr="00B64CB1">
              <w:rPr>
                <w:sz w:val="20"/>
                <w:szCs w:val="20"/>
              </w:rPr>
              <w:t>Compte ouvert à l’organisme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1D1B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86F3A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71A23862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9C8EE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26B2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5F5C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62FD7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3F849EFA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5A018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8C67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1E4B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114B5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1DFEC66B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D3AA3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6188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812B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D2D33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6B6F4646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0EC8F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1951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22F0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D33A4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277558DB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E7EA2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DFA3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3C32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A18B9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190A1429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DE8F1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454C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50D9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735A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1C1F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8B5A4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3AF8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1EEC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1A08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763C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ADCB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2777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E6E1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2625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23725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6E33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7FD8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B760D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5C420EFB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B4216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1D18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FAD2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21FF0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7E7DC21C" w14:textId="77777777" w:rsidTr="008564FE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458B2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8141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75D6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6B78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B3C4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3B31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ACFB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2FDFF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01F4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D067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DDFF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6E82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58BD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B1B4C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2218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64C6504F" w14:textId="77777777" w:rsidTr="008564FE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8CAC9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3A6DB594" w14:textId="77777777" w:rsidTr="008564FE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03C1A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95DD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02CF9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E2815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88A3E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04785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8A380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94B09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46C22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94435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E8384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C39CF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6A5B4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3D2DB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101E7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6DE2F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AA1EC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6BF02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E971E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C2402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24886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913BD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B1AD4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52490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C8542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51487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54DC9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9F2F8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EFEB8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2B291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D4B7D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9D947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5464A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A63DF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A360A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C0BF0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141BCEF1" w14:textId="77777777" w:rsidTr="008564FE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DBCB8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</w:tbl>
    <w:p w14:paraId="73A05B14" w14:textId="2104DCF1" w:rsidR="008511DF" w:rsidRPr="00B64CB1" w:rsidRDefault="008511DF" w:rsidP="008511DF">
      <w:pPr>
        <w:pStyle w:val="Titre1"/>
        <w:rPr>
          <w:rFonts w:ascii="Times New Roman" w:eastAsia="Arial Unicode MS" w:hAnsi="Times New Roman" w:cs="Tahoma"/>
        </w:rPr>
      </w:pPr>
      <w:bookmarkStart w:id="36" w:name="_Toc203487201"/>
      <w:r w:rsidRPr="00B64CB1">
        <w:rPr>
          <w:rFonts w:eastAsia="Arial Unicode MS"/>
        </w:rPr>
        <w:lastRenderedPageBreak/>
        <w:t>Clause environnementale</w:t>
      </w:r>
      <w:bookmarkEnd w:id="36"/>
    </w:p>
    <w:p w14:paraId="554DA843" w14:textId="2718E6AE" w:rsidR="008511DF" w:rsidRPr="00B64CB1" w:rsidRDefault="00C46F7C" w:rsidP="008511DF">
      <w:pPr>
        <w:pStyle w:val="Paragraphe"/>
        <w:ind w:left="284" w:hanging="284"/>
      </w:pPr>
      <w:r>
        <w:t>Sans Objet.</w:t>
      </w:r>
    </w:p>
    <w:p w14:paraId="44E0463B" w14:textId="77777777" w:rsidR="008511DF" w:rsidRPr="00B64CB1" w:rsidRDefault="008511DF">
      <w:pPr>
        <w:suppressAutoHyphens w:val="0"/>
        <w:autoSpaceDE/>
        <w:rPr>
          <w:sz w:val="20"/>
          <w:szCs w:val="20"/>
        </w:rPr>
      </w:pPr>
      <w:r w:rsidRPr="00B64CB1">
        <w:br w:type="page"/>
      </w:r>
    </w:p>
    <w:tbl>
      <w:tblPr>
        <w:tblW w:w="940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6"/>
        <w:gridCol w:w="4003"/>
        <w:gridCol w:w="496"/>
        <w:gridCol w:w="3918"/>
        <w:gridCol w:w="288"/>
        <w:gridCol w:w="260"/>
      </w:tblGrid>
      <w:tr w:rsidR="00A62BF2" w:rsidRPr="00B64CB1" w14:paraId="4CF43613" w14:textId="77777777" w:rsidTr="007609B2">
        <w:trPr>
          <w:jc w:val="center"/>
        </w:trPr>
        <w:tc>
          <w:tcPr>
            <w:tcW w:w="9401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8E19E" w14:textId="77777777" w:rsidR="00A62BF2" w:rsidRPr="00B64CB1" w:rsidRDefault="001A19CD">
            <w:pPr>
              <w:pStyle w:val="Standard"/>
              <w:keepNext/>
              <w:snapToGrid w:val="0"/>
              <w:ind w:left="74"/>
              <w:jc w:val="both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lastRenderedPageBreak/>
              <w:t>Fait en un seul original</w:t>
            </w:r>
          </w:p>
        </w:tc>
      </w:tr>
      <w:tr w:rsidR="00A62BF2" w:rsidRPr="00B64CB1" w14:paraId="587E6502" w14:textId="77777777" w:rsidTr="007609B2">
        <w:trPr>
          <w:jc w:val="center"/>
        </w:trPr>
        <w:tc>
          <w:tcPr>
            <w:tcW w:w="4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CB6246" w14:textId="77777777" w:rsidR="00A62BF2" w:rsidRPr="00B64CB1" w:rsidRDefault="001A19CD">
            <w:pPr>
              <w:pStyle w:val="Standard"/>
              <w:keepNext/>
              <w:snapToGrid w:val="0"/>
              <w:ind w:left="74"/>
              <w:jc w:val="both"/>
              <w:rPr>
                <w:sz w:val="20"/>
                <w:szCs w:val="20"/>
              </w:rPr>
            </w:pPr>
            <w:proofErr w:type="gramStart"/>
            <w:r w:rsidRPr="00B64CB1">
              <w:rPr>
                <w:sz w:val="20"/>
                <w:szCs w:val="20"/>
              </w:rPr>
              <w:t>à</w:t>
            </w:r>
            <w:proofErr w:type="gramEnd"/>
            <w:r w:rsidRPr="00B64CB1">
              <w:rPr>
                <w:sz w:val="20"/>
                <w:szCs w:val="20"/>
              </w:rPr>
              <w:t> :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5FC6F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  <w:tc>
          <w:tcPr>
            <w:tcW w:w="49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320278" w14:textId="77777777" w:rsidR="00A62BF2" w:rsidRPr="00B64CB1" w:rsidRDefault="001A19CD">
            <w:pPr>
              <w:pStyle w:val="Standard"/>
              <w:keepNext/>
              <w:snapToGrid w:val="0"/>
              <w:jc w:val="center"/>
            </w:pPr>
            <w:proofErr w:type="gramStart"/>
            <w:r w:rsidRPr="00B64CB1">
              <w:rPr>
                <w:sz w:val="20"/>
                <w:szCs w:val="20"/>
              </w:rPr>
              <w:t>le</w:t>
            </w:r>
            <w:proofErr w:type="gramEnd"/>
            <w:r w:rsidRPr="00B64CB1">
              <w:t> :</w:t>
            </w:r>
          </w:p>
        </w:tc>
        <w:tc>
          <w:tcPr>
            <w:tcW w:w="4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58EC2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928828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</w:tr>
      <w:tr w:rsidR="00A62BF2" w:rsidRPr="00B64CB1" w14:paraId="2C6B1E35" w14:textId="77777777" w:rsidTr="007609B2">
        <w:trPr>
          <w:jc w:val="center"/>
        </w:trPr>
        <w:tc>
          <w:tcPr>
            <w:tcW w:w="4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F5EEF2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  <w:tc>
          <w:tcPr>
            <w:tcW w:w="40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C7F00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  <w:tc>
          <w:tcPr>
            <w:tcW w:w="4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0E89D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  <w:tc>
          <w:tcPr>
            <w:tcW w:w="4466" w:type="dxa"/>
            <w:gridSpan w:val="3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E878B1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</w:tr>
      <w:tr w:rsidR="00A62BF2" w:rsidRPr="00B64CB1" w14:paraId="5D0C8DE4" w14:textId="77777777" w:rsidTr="007609B2">
        <w:trPr>
          <w:jc w:val="center"/>
        </w:trPr>
        <w:tc>
          <w:tcPr>
            <w:tcW w:w="9401" w:type="dxa"/>
            <w:gridSpan w:val="6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72A40F" w14:textId="36DD0E02" w:rsidR="00A62BF2" w:rsidRPr="00B64CB1" w:rsidRDefault="001A19CD">
            <w:pPr>
              <w:pStyle w:val="Standard"/>
              <w:keepNext/>
              <w:snapToGrid w:val="0"/>
              <w:ind w:left="74"/>
              <w:jc w:val="both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Signature(s)</w:t>
            </w:r>
            <w:r w:rsidR="002604A1" w:rsidRPr="00B64CB1">
              <w:rPr>
                <w:sz w:val="20"/>
                <w:szCs w:val="20"/>
              </w:rPr>
              <w:t xml:space="preserve"> électronique (s)</w:t>
            </w:r>
            <w:r w:rsidRPr="00B64CB1">
              <w:rPr>
                <w:sz w:val="20"/>
                <w:szCs w:val="20"/>
              </w:rPr>
              <w:t xml:space="preserve"> du/des prestataire(s) :</w:t>
            </w:r>
          </w:p>
        </w:tc>
      </w:tr>
      <w:tr w:rsidR="00A62BF2" w:rsidRPr="00B64CB1" w14:paraId="35D825F8" w14:textId="77777777" w:rsidTr="007609B2">
        <w:trPr>
          <w:jc w:val="center"/>
        </w:trPr>
        <w:tc>
          <w:tcPr>
            <w:tcW w:w="4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AC57BE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  <w:tc>
          <w:tcPr>
            <w:tcW w:w="8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EEDC9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  <w:p w14:paraId="74E52915" w14:textId="77777777" w:rsidR="00A62BF2" w:rsidRPr="00B64CB1" w:rsidRDefault="00A62BF2">
            <w:pPr>
              <w:pStyle w:val="Standard"/>
              <w:keepNext/>
              <w:jc w:val="both"/>
            </w:pPr>
          </w:p>
          <w:p w14:paraId="16660E95" w14:textId="77777777" w:rsidR="00A62BF2" w:rsidRPr="00B64CB1" w:rsidRDefault="00A62BF2">
            <w:pPr>
              <w:pStyle w:val="Standard"/>
              <w:keepNext/>
              <w:jc w:val="both"/>
            </w:pPr>
          </w:p>
          <w:p w14:paraId="644A18A8" w14:textId="77777777" w:rsidR="00A62BF2" w:rsidRPr="00B64CB1" w:rsidRDefault="00A62BF2">
            <w:pPr>
              <w:pStyle w:val="Standard"/>
              <w:keepNext/>
              <w:jc w:val="both"/>
            </w:pPr>
          </w:p>
          <w:p w14:paraId="09A0DD85" w14:textId="77777777" w:rsidR="00A62BF2" w:rsidRPr="00B64CB1" w:rsidRDefault="00A62BF2">
            <w:pPr>
              <w:pStyle w:val="Standard"/>
              <w:keepNext/>
              <w:jc w:val="both"/>
            </w:pPr>
          </w:p>
          <w:p w14:paraId="7B5EEDC9" w14:textId="77777777" w:rsidR="00A62BF2" w:rsidRPr="00B64CB1" w:rsidRDefault="00A62BF2">
            <w:pPr>
              <w:pStyle w:val="Standard"/>
              <w:keepNext/>
              <w:jc w:val="both"/>
            </w:pPr>
          </w:p>
          <w:p w14:paraId="03D53A40" w14:textId="77777777" w:rsidR="00A62BF2" w:rsidRPr="00B64CB1" w:rsidRDefault="00A62BF2">
            <w:pPr>
              <w:pStyle w:val="Standard"/>
              <w:keepNext/>
              <w:jc w:val="both"/>
            </w:pPr>
          </w:p>
          <w:p w14:paraId="2628510A" w14:textId="77777777" w:rsidR="00A62BF2" w:rsidRPr="00B64CB1" w:rsidRDefault="00A62BF2">
            <w:pPr>
              <w:pStyle w:val="Standard"/>
              <w:keepNext/>
              <w:jc w:val="both"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B9B16A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</w:tr>
      <w:tr w:rsidR="00A62BF2" w:rsidRPr="00B64CB1" w14:paraId="2E1E3FD9" w14:textId="77777777" w:rsidTr="007609B2">
        <w:trPr>
          <w:trHeight w:hRule="exact" w:val="80"/>
          <w:jc w:val="center"/>
        </w:trPr>
        <w:tc>
          <w:tcPr>
            <w:tcW w:w="436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357BAD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  <w:tc>
          <w:tcPr>
            <w:tcW w:w="4003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D67ADB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  <w:tc>
          <w:tcPr>
            <w:tcW w:w="496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3409AF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  <w:tc>
          <w:tcPr>
            <w:tcW w:w="3918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646E85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  <w:tc>
          <w:tcPr>
            <w:tcW w:w="548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F0A607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</w:tr>
    </w:tbl>
    <w:p w14:paraId="5984317C" w14:textId="77777777" w:rsidR="00A62BF2" w:rsidRPr="00B64CB1" w:rsidRDefault="00A62BF2">
      <w:pPr>
        <w:pStyle w:val="Standard"/>
        <w:rPr>
          <w:sz w:val="16"/>
        </w:rPr>
      </w:pPr>
    </w:p>
    <w:p w14:paraId="33F310D5" w14:textId="77777777" w:rsidR="00A62BF2" w:rsidRPr="00B64CB1" w:rsidRDefault="00A62BF2">
      <w:pPr>
        <w:pStyle w:val="Standard"/>
        <w:jc w:val="both"/>
        <w:rPr>
          <w:sz w:val="6"/>
        </w:rPr>
      </w:pPr>
    </w:p>
    <w:tbl>
      <w:tblPr>
        <w:tblW w:w="940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62"/>
        <w:gridCol w:w="4939"/>
      </w:tblGrid>
      <w:tr w:rsidR="00A62BF2" w:rsidRPr="00B64CB1" w14:paraId="4898210C" w14:textId="77777777" w:rsidTr="007609B2">
        <w:trPr>
          <w:jc w:val="center"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ED97CDF" w14:textId="56BF87CF" w:rsidR="00A62BF2" w:rsidRPr="00B64CB1" w:rsidRDefault="001A19CD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 w:rsidRPr="00B64CB1">
              <w:rPr>
                <w:b/>
              </w:rPr>
              <w:t>Acceptation de l</w:t>
            </w:r>
            <w:r w:rsidR="007609B2" w:rsidRPr="00B64CB1">
              <w:rPr>
                <w:b/>
              </w:rPr>
              <w:t>’</w:t>
            </w:r>
            <w:r w:rsidRPr="00B64CB1">
              <w:rPr>
                <w:b/>
              </w:rPr>
              <w:t>offre</w:t>
            </w:r>
          </w:p>
        </w:tc>
      </w:tr>
      <w:tr w:rsidR="00A62BF2" w:rsidRPr="00B64CB1" w14:paraId="0A4713CC" w14:textId="77777777" w:rsidTr="007609B2">
        <w:trPr>
          <w:trHeight w:hRule="exact" w:val="400"/>
          <w:jc w:val="center"/>
        </w:trPr>
        <w:tc>
          <w:tcPr>
            <w:tcW w:w="9401" w:type="dxa"/>
            <w:gridSpan w:val="2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F389F61" w14:textId="3974E6B0" w:rsidR="00A62BF2" w:rsidRPr="00B64CB1" w:rsidRDefault="001A19CD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Est acceptée la présente offre pour valoir acte d</w:t>
            </w:r>
            <w:r w:rsidR="007609B2" w:rsidRPr="00B64CB1">
              <w:rPr>
                <w:sz w:val="20"/>
                <w:szCs w:val="20"/>
              </w:rPr>
              <w:t>’</w:t>
            </w:r>
            <w:r w:rsidRPr="00B64CB1">
              <w:rPr>
                <w:sz w:val="20"/>
                <w:szCs w:val="20"/>
              </w:rPr>
              <w:t>engagement.</w:t>
            </w:r>
          </w:p>
        </w:tc>
      </w:tr>
      <w:tr w:rsidR="00A62BF2" w:rsidRPr="00B64CB1" w14:paraId="209D4942" w14:textId="77777777" w:rsidTr="007609B2">
        <w:trPr>
          <w:jc w:val="center"/>
        </w:trPr>
        <w:tc>
          <w:tcPr>
            <w:tcW w:w="9401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CF3E7E" w14:textId="22B05CFF" w:rsidR="00A62BF2" w:rsidRPr="00B64CB1" w:rsidRDefault="001A19CD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 xml:space="preserve">Le </w:t>
            </w:r>
            <w:r w:rsidR="007609B2" w:rsidRPr="00B64CB1">
              <w:rPr>
                <w:sz w:val="20"/>
                <w:szCs w:val="20"/>
              </w:rPr>
              <w:t>r</w:t>
            </w:r>
            <w:r w:rsidRPr="00B64CB1">
              <w:rPr>
                <w:sz w:val="20"/>
                <w:szCs w:val="20"/>
              </w:rPr>
              <w:t xml:space="preserve">eprésentant du </w:t>
            </w:r>
            <w:r w:rsidR="00DD305F" w:rsidRPr="00B64CB1">
              <w:rPr>
                <w:sz w:val="20"/>
                <w:szCs w:val="20"/>
              </w:rPr>
              <w:t>Maitre</w:t>
            </w:r>
            <w:r w:rsidRPr="00B64CB1">
              <w:rPr>
                <w:sz w:val="20"/>
                <w:szCs w:val="20"/>
              </w:rPr>
              <w:t xml:space="preserve"> d</w:t>
            </w:r>
            <w:r w:rsidR="007609B2" w:rsidRPr="00B64CB1">
              <w:rPr>
                <w:sz w:val="20"/>
                <w:szCs w:val="20"/>
              </w:rPr>
              <w:t>’</w:t>
            </w:r>
            <w:r w:rsidR="00DD305F" w:rsidRPr="00B64CB1">
              <w:rPr>
                <w:sz w:val="20"/>
                <w:szCs w:val="20"/>
              </w:rPr>
              <w:t>O</w:t>
            </w:r>
            <w:r w:rsidRPr="00B64CB1">
              <w:rPr>
                <w:sz w:val="20"/>
                <w:szCs w:val="20"/>
              </w:rPr>
              <w:t>uvrage</w:t>
            </w:r>
            <w:r w:rsidR="00DD305F" w:rsidRPr="00B64CB1">
              <w:rPr>
                <w:sz w:val="20"/>
                <w:szCs w:val="20"/>
              </w:rPr>
              <w:t>,</w:t>
            </w:r>
          </w:p>
        </w:tc>
      </w:tr>
      <w:tr w:rsidR="00A62BF2" w:rsidRPr="00B64CB1" w14:paraId="50BB94B7" w14:textId="77777777" w:rsidTr="007609B2">
        <w:trPr>
          <w:trHeight w:val="2000"/>
          <w:jc w:val="center"/>
        </w:trPr>
        <w:tc>
          <w:tcPr>
            <w:tcW w:w="446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102884" w14:textId="77777777" w:rsidR="00A62BF2" w:rsidRPr="00B64CB1" w:rsidRDefault="001A19CD">
            <w:pPr>
              <w:pStyle w:val="Standard"/>
              <w:keepNext/>
              <w:keepLines/>
              <w:snapToGrid w:val="0"/>
              <w:jc w:val="both"/>
            </w:pPr>
            <w:proofErr w:type="gramStart"/>
            <w:r w:rsidRPr="00B64CB1">
              <w:t>à</w:t>
            </w:r>
            <w:proofErr w:type="gramEnd"/>
            <w:r w:rsidRPr="00B64CB1">
              <w:t> :</w:t>
            </w:r>
          </w:p>
        </w:tc>
        <w:tc>
          <w:tcPr>
            <w:tcW w:w="493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EF2AFD" w14:textId="77777777" w:rsidR="00A62BF2" w:rsidRPr="00B64CB1" w:rsidRDefault="001A19CD">
            <w:pPr>
              <w:pStyle w:val="Standard"/>
              <w:keepNext/>
              <w:keepLines/>
              <w:snapToGrid w:val="0"/>
              <w:jc w:val="both"/>
            </w:pPr>
            <w:proofErr w:type="gramStart"/>
            <w:r w:rsidRPr="00B64CB1">
              <w:t>le</w:t>
            </w:r>
            <w:proofErr w:type="gramEnd"/>
            <w:r w:rsidRPr="00B64CB1">
              <w:t> :</w:t>
            </w:r>
          </w:p>
          <w:p w14:paraId="1551205A" w14:textId="77777777" w:rsidR="00A62BF2" w:rsidRPr="00B64CB1" w:rsidRDefault="00A62BF2">
            <w:pPr>
              <w:pStyle w:val="Standard"/>
              <w:keepNext/>
              <w:keepLines/>
              <w:jc w:val="both"/>
            </w:pPr>
          </w:p>
          <w:p w14:paraId="6452DAA9" w14:textId="77777777" w:rsidR="00A62BF2" w:rsidRPr="00B64CB1" w:rsidRDefault="00A62BF2">
            <w:pPr>
              <w:pStyle w:val="Standard"/>
              <w:keepNext/>
              <w:keepLines/>
              <w:jc w:val="both"/>
            </w:pPr>
          </w:p>
          <w:p w14:paraId="599B678D" w14:textId="77777777" w:rsidR="00A62BF2" w:rsidRPr="00B64CB1" w:rsidRDefault="00A62BF2">
            <w:pPr>
              <w:pStyle w:val="Standard"/>
              <w:keepNext/>
              <w:keepLines/>
              <w:jc w:val="both"/>
            </w:pPr>
          </w:p>
          <w:p w14:paraId="706D88D8" w14:textId="77777777" w:rsidR="00A62BF2" w:rsidRPr="00B64CB1" w:rsidRDefault="00A62BF2">
            <w:pPr>
              <w:pStyle w:val="Standard"/>
              <w:keepNext/>
              <w:keepLines/>
              <w:jc w:val="both"/>
            </w:pPr>
          </w:p>
          <w:p w14:paraId="3527BE48" w14:textId="77777777" w:rsidR="00A62BF2" w:rsidRPr="00B64CB1" w:rsidRDefault="00A62BF2">
            <w:pPr>
              <w:pStyle w:val="Standard"/>
              <w:keepNext/>
              <w:keepLines/>
              <w:jc w:val="both"/>
            </w:pPr>
          </w:p>
        </w:tc>
      </w:tr>
    </w:tbl>
    <w:p w14:paraId="47451209" w14:textId="77777777" w:rsidR="00A62BF2" w:rsidRPr="00B64CB1" w:rsidRDefault="00A62BF2">
      <w:pPr>
        <w:pStyle w:val="Standard"/>
        <w:rPr>
          <w:sz w:val="6"/>
        </w:rPr>
      </w:pPr>
    </w:p>
    <w:p w14:paraId="3FD1D024" w14:textId="77777777" w:rsidR="00A62BF2" w:rsidRPr="00B64CB1" w:rsidRDefault="00A62BF2">
      <w:pPr>
        <w:pStyle w:val="Standard"/>
      </w:pPr>
    </w:p>
    <w:tbl>
      <w:tblPr>
        <w:tblW w:w="949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6"/>
        <w:gridCol w:w="1981"/>
        <w:gridCol w:w="518"/>
        <w:gridCol w:w="428"/>
        <w:gridCol w:w="1094"/>
        <w:gridCol w:w="922"/>
        <w:gridCol w:w="3230"/>
        <w:gridCol w:w="289"/>
        <w:gridCol w:w="45"/>
      </w:tblGrid>
      <w:tr w:rsidR="00A62BF2" w:rsidRPr="00B64CB1" w14:paraId="57E0C416" w14:textId="77777777" w:rsidTr="007609B2">
        <w:trPr>
          <w:gridAfter w:val="1"/>
          <w:wAfter w:w="45" w:type="dxa"/>
          <w:jc w:val="center"/>
        </w:trPr>
        <w:tc>
          <w:tcPr>
            <w:tcW w:w="9448" w:type="dxa"/>
            <w:gridSpan w:val="8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ACBFE" w14:textId="77068FEC" w:rsidR="00A62BF2" w:rsidRPr="00B64CB1" w:rsidRDefault="001A19CD">
            <w:pPr>
              <w:pStyle w:val="Standard"/>
              <w:keepNext/>
              <w:keepLines/>
              <w:snapToGrid w:val="0"/>
              <w:ind w:firstLine="142"/>
              <w:jc w:val="center"/>
              <w:rPr>
                <w:b/>
                <w:sz w:val="20"/>
                <w:szCs w:val="20"/>
              </w:rPr>
            </w:pPr>
            <w:r w:rsidRPr="00B64CB1">
              <w:rPr>
                <w:b/>
                <w:sz w:val="20"/>
                <w:szCs w:val="20"/>
              </w:rPr>
              <w:t>Date d</w:t>
            </w:r>
            <w:r w:rsidR="007609B2" w:rsidRPr="00B64CB1">
              <w:rPr>
                <w:b/>
                <w:sz w:val="20"/>
                <w:szCs w:val="20"/>
              </w:rPr>
              <w:t>’</w:t>
            </w:r>
            <w:r w:rsidRPr="00B64CB1">
              <w:rPr>
                <w:b/>
                <w:sz w:val="20"/>
                <w:szCs w:val="20"/>
              </w:rPr>
              <w:t>effet du marché</w:t>
            </w:r>
          </w:p>
        </w:tc>
      </w:tr>
      <w:tr w:rsidR="00196455" w:rsidRPr="00B64CB1" w14:paraId="0264376C" w14:textId="77777777" w:rsidTr="007609B2">
        <w:trPr>
          <w:trHeight w:hRule="exact" w:val="40"/>
          <w:jc w:val="center"/>
        </w:trPr>
        <w:tc>
          <w:tcPr>
            <w:tcW w:w="9493" w:type="dxa"/>
            <w:gridSpan w:val="9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CF60B9" w14:textId="77777777" w:rsidR="00196455" w:rsidRPr="00B64CB1" w:rsidRDefault="00196455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</w:tr>
      <w:tr w:rsidR="00A62BF2" w:rsidRPr="00B64CB1" w14:paraId="14C4125A" w14:textId="77777777" w:rsidTr="007609B2">
        <w:trPr>
          <w:gridAfter w:val="1"/>
          <w:wAfter w:w="45" w:type="dxa"/>
          <w:jc w:val="center"/>
        </w:trPr>
        <w:tc>
          <w:tcPr>
            <w:tcW w:w="3485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AED58B" w14:textId="77777777" w:rsidR="00A62BF2" w:rsidRPr="00B64CB1" w:rsidRDefault="001A19CD">
            <w:pPr>
              <w:pStyle w:val="Standard"/>
              <w:keepNext/>
              <w:keepLines/>
              <w:snapToGrid w:val="0"/>
              <w:ind w:left="74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Reçu notification du marché le :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30EE4" w14:textId="77777777" w:rsidR="00A62BF2" w:rsidRPr="00B64CB1" w:rsidRDefault="00A62BF2">
            <w:pPr>
              <w:pStyle w:val="Standard"/>
              <w:keepNext/>
              <w:snapToGrid w:val="0"/>
              <w:rPr>
                <w:sz w:val="20"/>
                <w:szCs w:val="20"/>
              </w:rPr>
            </w:pPr>
          </w:p>
        </w:tc>
        <w:tc>
          <w:tcPr>
            <w:tcW w:w="289" w:type="dxa"/>
            <w:tcBorders>
              <w:left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9EFFB1" w14:textId="77777777" w:rsidR="00A62BF2" w:rsidRPr="00B64CB1" w:rsidRDefault="00A62BF2">
            <w:pPr>
              <w:pStyle w:val="Standard"/>
              <w:keepNext/>
              <w:snapToGrid w:val="0"/>
              <w:rPr>
                <w:sz w:val="20"/>
                <w:szCs w:val="20"/>
              </w:rPr>
            </w:pPr>
          </w:p>
        </w:tc>
      </w:tr>
      <w:tr w:rsidR="00196455" w:rsidRPr="00B64CB1" w14:paraId="38B05B57" w14:textId="77777777" w:rsidTr="007609B2">
        <w:trPr>
          <w:trHeight w:hRule="exact" w:val="40"/>
          <w:jc w:val="center"/>
        </w:trPr>
        <w:tc>
          <w:tcPr>
            <w:tcW w:w="5007" w:type="dxa"/>
            <w:gridSpan w:val="5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00D37F" w14:textId="77777777" w:rsidR="00196455" w:rsidRPr="00B64CB1" w:rsidRDefault="00196455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  <w:tc>
          <w:tcPr>
            <w:tcW w:w="448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E8FF1" w14:textId="77777777" w:rsidR="00196455" w:rsidRPr="00B64CB1" w:rsidRDefault="00196455">
            <w:pPr>
              <w:pStyle w:val="Standard"/>
              <w:keepNext/>
              <w:snapToGrid w:val="0"/>
              <w:rPr>
                <w:sz w:val="20"/>
                <w:szCs w:val="20"/>
              </w:rPr>
            </w:pPr>
          </w:p>
        </w:tc>
      </w:tr>
      <w:tr w:rsidR="00A62BF2" w:rsidRPr="00B64CB1" w14:paraId="1F1B54DA" w14:textId="77777777" w:rsidTr="007609B2">
        <w:trPr>
          <w:gridAfter w:val="1"/>
          <w:wAfter w:w="45" w:type="dxa"/>
          <w:jc w:val="center"/>
        </w:trPr>
        <w:tc>
          <w:tcPr>
            <w:tcW w:w="5007" w:type="dxa"/>
            <w:gridSpan w:val="5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ACF61D" w14:textId="20DA246D" w:rsidR="00A62BF2" w:rsidRPr="00B64CB1" w:rsidRDefault="00196455" w:rsidP="00196455">
            <w:pPr>
              <w:pStyle w:val="Standard"/>
              <w:keepNext/>
              <w:keepLines/>
              <w:snapToGrid w:val="0"/>
              <w:spacing w:line="480" w:lineRule="auto"/>
              <w:ind w:left="74"/>
              <w:rPr>
                <w:sz w:val="20"/>
                <w:szCs w:val="20"/>
              </w:rPr>
            </w:pPr>
            <w:proofErr w:type="gramStart"/>
            <w:r w:rsidRPr="00B64CB1">
              <w:rPr>
                <w:sz w:val="20"/>
                <w:szCs w:val="20"/>
              </w:rPr>
              <w:t>l</w:t>
            </w:r>
            <w:r w:rsidR="001A19CD" w:rsidRPr="00B64CB1">
              <w:rPr>
                <w:sz w:val="20"/>
                <w:szCs w:val="20"/>
              </w:rPr>
              <w:t>e</w:t>
            </w:r>
            <w:proofErr w:type="gramEnd"/>
            <w:r w:rsidR="001A19CD" w:rsidRPr="00B64CB1">
              <w:rPr>
                <w:sz w:val="20"/>
                <w:szCs w:val="20"/>
              </w:rPr>
              <w:t xml:space="preserve"> </w:t>
            </w:r>
            <w:r w:rsidR="008511DF" w:rsidRPr="00B64CB1">
              <w:rPr>
                <w:b/>
                <w:sz w:val="20"/>
                <w:szCs w:val="20"/>
                <w:u w:val="single"/>
              </w:rPr>
              <w:t>titul</w:t>
            </w:r>
            <w:r w:rsidR="001A19CD" w:rsidRPr="00B64CB1">
              <w:rPr>
                <w:b/>
                <w:sz w:val="20"/>
                <w:szCs w:val="20"/>
                <w:u w:val="single"/>
              </w:rPr>
              <w:t>aire</w:t>
            </w:r>
            <w:r w:rsidR="001A19CD" w:rsidRPr="00B64CB1">
              <w:rPr>
                <w:b/>
                <w:sz w:val="20"/>
                <w:szCs w:val="20"/>
              </w:rPr>
              <w:t> / </w:t>
            </w:r>
            <w:r w:rsidR="001A19CD" w:rsidRPr="00B64CB1">
              <w:rPr>
                <w:b/>
                <w:sz w:val="20"/>
                <w:szCs w:val="20"/>
                <w:u w:val="single"/>
              </w:rPr>
              <w:t>mandataire du groupement</w:t>
            </w:r>
            <w:r w:rsidR="001A19CD" w:rsidRPr="00B64CB1">
              <w:rPr>
                <w:sz w:val="20"/>
                <w:szCs w:val="20"/>
              </w:rPr>
              <w:t> :</w:t>
            </w:r>
          </w:p>
        </w:tc>
        <w:tc>
          <w:tcPr>
            <w:tcW w:w="4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AAABF" w14:textId="77777777" w:rsidR="00A62BF2" w:rsidRPr="00B64CB1" w:rsidRDefault="00A62BF2">
            <w:pPr>
              <w:pStyle w:val="Standard"/>
              <w:keepNext/>
              <w:snapToGrid w:val="0"/>
              <w:rPr>
                <w:sz w:val="20"/>
                <w:szCs w:val="20"/>
              </w:rPr>
            </w:pPr>
          </w:p>
          <w:p w14:paraId="25255707" w14:textId="77777777" w:rsidR="00A62BF2" w:rsidRPr="00B64CB1" w:rsidRDefault="00A62BF2">
            <w:pPr>
              <w:pStyle w:val="Standard"/>
              <w:keepNext/>
              <w:rPr>
                <w:sz w:val="20"/>
                <w:szCs w:val="20"/>
              </w:rPr>
            </w:pPr>
          </w:p>
        </w:tc>
        <w:tc>
          <w:tcPr>
            <w:tcW w:w="28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8861C4" w14:textId="77777777" w:rsidR="00A62BF2" w:rsidRPr="00B64CB1" w:rsidRDefault="00A62BF2">
            <w:pPr>
              <w:pStyle w:val="Standard"/>
              <w:keepNext/>
              <w:snapToGrid w:val="0"/>
              <w:rPr>
                <w:sz w:val="20"/>
                <w:szCs w:val="20"/>
              </w:rPr>
            </w:pPr>
          </w:p>
        </w:tc>
      </w:tr>
      <w:tr w:rsidR="00A62BF2" w:rsidRPr="00B64CB1" w14:paraId="7DE61CF1" w14:textId="77777777" w:rsidTr="007609B2">
        <w:trPr>
          <w:gridAfter w:val="1"/>
          <w:wAfter w:w="45" w:type="dxa"/>
          <w:trHeight w:val="298"/>
          <w:jc w:val="center"/>
        </w:trPr>
        <w:tc>
          <w:tcPr>
            <w:tcW w:w="9448" w:type="dxa"/>
            <w:gridSpan w:val="8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92EEF5" w14:textId="0F321B94" w:rsidR="00A62BF2" w:rsidRPr="00B64CB1" w:rsidRDefault="00A62BF2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</w:tr>
      <w:tr w:rsidR="00E65401" w:rsidRPr="00B64CB1" w14:paraId="6E8C3D5C" w14:textId="77777777" w:rsidTr="007609B2">
        <w:trPr>
          <w:gridAfter w:val="1"/>
          <w:wAfter w:w="45" w:type="dxa"/>
          <w:jc w:val="center"/>
        </w:trPr>
        <w:tc>
          <w:tcPr>
            <w:tcW w:w="986" w:type="dxa"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F44F29" w14:textId="77777777" w:rsidR="00E65401" w:rsidRPr="00B64CB1" w:rsidRDefault="00E65401">
            <w:pPr>
              <w:pStyle w:val="Standard"/>
              <w:keepNext/>
              <w:keepLines/>
              <w:snapToGrid w:val="0"/>
              <w:ind w:left="74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Reçu le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FF15823" w14:textId="73775B3E" w:rsidR="00E65401" w:rsidRPr="00B64CB1" w:rsidRDefault="00E65401">
            <w:pPr>
              <w:pStyle w:val="Standard"/>
              <w:keepNext/>
              <w:keepLines/>
              <w:snapToGrid w:val="0"/>
              <w:ind w:left="74"/>
              <w:rPr>
                <w:sz w:val="20"/>
                <w:szCs w:val="20"/>
              </w:rPr>
            </w:pPr>
          </w:p>
        </w:tc>
        <w:tc>
          <w:tcPr>
            <w:tcW w:w="6481" w:type="dxa"/>
            <w:gridSpan w:val="6"/>
            <w:tcBorders>
              <w:left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CF2A07" w14:textId="2452CF7E" w:rsidR="00E65401" w:rsidRPr="00B64CB1" w:rsidRDefault="00E65401" w:rsidP="00E65401">
            <w:pPr>
              <w:pStyle w:val="Standard"/>
              <w:keepNext/>
              <w:snapToGrid w:val="0"/>
              <w:ind w:left="143"/>
              <w:rPr>
                <w:sz w:val="20"/>
                <w:szCs w:val="20"/>
              </w:rPr>
            </w:pPr>
            <w:proofErr w:type="gramStart"/>
            <w:r w:rsidRPr="00B64CB1">
              <w:rPr>
                <w:sz w:val="20"/>
                <w:szCs w:val="20"/>
              </w:rPr>
              <w:t>l</w:t>
            </w:r>
            <w:r w:rsidR="007609B2" w:rsidRPr="00B64CB1">
              <w:rPr>
                <w:sz w:val="20"/>
                <w:szCs w:val="20"/>
              </w:rPr>
              <w:t>’</w:t>
            </w:r>
            <w:r w:rsidRPr="00B64CB1">
              <w:rPr>
                <w:sz w:val="20"/>
                <w:szCs w:val="20"/>
              </w:rPr>
              <w:t>accusé</w:t>
            </w:r>
            <w:proofErr w:type="gramEnd"/>
            <w:r w:rsidRPr="00B64CB1">
              <w:rPr>
                <w:sz w:val="20"/>
                <w:szCs w:val="20"/>
              </w:rPr>
              <w:t xml:space="preserve"> de réception de la notification du marché</w:t>
            </w:r>
          </w:p>
        </w:tc>
      </w:tr>
      <w:tr w:rsidR="00A62BF2" w:rsidRPr="00B64CB1" w14:paraId="4EB917CE" w14:textId="77777777" w:rsidTr="007609B2">
        <w:trPr>
          <w:gridAfter w:val="1"/>
          <w:wAfter w:w="45" w:type="dxa"/>
          <w:jc w:val="center"/>
        </w:trPr>
        <w:tc>
          <w:tcPr>
            <w:tcW w:w="9448" w:type="dxa"/>
            <w:gridSpan w:val="8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1AE511" w14:textId="06D05614" w:rsidR="00A62BF2" w:rsidRPr="00B64CB1" w:rsidRDefault="001A19CD">
            <w:pPr>
              <w:pStyle w:val="Standard"/>
              <w:keepNext/>
              <w:keepLines/>
              <w:snapToGrid w:val="0"/>
              <w:ind w:left="74"/>
              <w:rPr>
                <w:sz w:val="20"/>
                <w:szCs w:val="20"/>
              </w:rPr>
            </w:pPr>
            <w:proofErr w:type="gramStart"/>
            <w:r w:rsidRPr="00B64CB1">
              <w:rPr>
                <w:sz w:val="20"/>
                <w:szCs w:val="20"/>
              </w:rPr>
              <w:t>du</w:t>
            </w:r>
            <w:proofErr w:type="gramEnd"/>
            <w:r w:rsidRPr="00B64CB1">
              <w:rPr>
                <w:b/>
                <w:sz w:val="20"/>
                <w:szCs w:val="20"/>
              </w:rPr>
              <w:t xml:space="preserve"> </w:t>
            </w:r>
            <w:r w:rsidR="008511DF" w:rsidRPr="00B64CB1">
              <w:rPr>
                <w:b/>
                <w:sz w:val="20"/>
                <w:szCs w:val="20"/>
                <w:u w:val="single"/>
              </w:rPr>
              <w:t>titulaire</w:t>
            </w:r>
            <w:r w:rsidRPr="00B64CB1">
              <w:rPr>
                <w:sz w:val="20"/>
                <w:szCs w:val="20"/>
              </w:rPr>
              <w:t> / </w:t>
            </w:r>
            <w:r w:rsidRPr="00B64CB1">
              <w:rPr>
                <w:b/>
                <w:sz w:val="20"/>
                <w:szCs w:val="20"/>
                <w:u w:val="single"/>
              </w:rPr>
              <w:t>mandataire du groupement</w:t>
            </w:r>
            <w:r w:rsidRPr="00B64CB1">
              <w:rPr>
                <w:sz w:val="20"/>
                <w:szCs w:val="20"/>
              </w:rPr>
              <w:t xml:space="preserve"> destinataire.</w:t>
            </w:r>
          </w:p>
          <w:p w14:paraId="43D26D5B" w14:textId="77777777" w:rsidR="00A62BF2" w:rsidRPr="00B64CB1" w:rsidRDefault="00A62BF2">
            <w:pPr>
              <w:pStyle w:val="Standard"/>
              <w:keepNext/>
              <w:keepLines/>
              <w:tabs>
                <w:tab w:val="left" w:pos="-7016"/>
              </w:tabs>
              <w:ind w:left="74"/>
              <w:rPr>
                <w:sz w:val="20"/>
                <w:szCs w:val="20"/>
              </w:rPr>
            </w:pPr>
          </w:p>
          <w:p w14:paraId="7ABA0E07" w14:textId="20D7E5AB" w:rsidR="00A62BF2" w:rsidRPr="00B64CB1" w:rsidRDefault="001A19CD">
            <w:pPr>
              <w:pStyle w:val="Standard"/>
              <w:keepNext/>
              <w:keepLines/>
              <w:tabs>
                <w:tab w:val="left" w:pos="-7016"/>
              </w:tabs>
              <w:ind w:left="74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 xml:space="preserve">Pour le </w:t>
            </w:r>
            <w:r w:rsidR="007609B2" w:rsidRPr="00B64CB1">
              <w:rPr>
                <w:sz w:val="20"/>
                <w:szCs w:val="20"/>
              </w:rPr>
              <w:t>r</w:t>
            </w:r>
            <w:r w:rsidRPr="00B64CB1">
              <w:rPr>
                <w:sz w:val="20"/>
                <w:szCs w:val="20"/>
              </w:rPr>
              <w:t xml:space="preserve">eprésentant du </w:t>
            </w:r>
            <w:r w:rsidR="00C63C5E" w:rsidRPr="00B64CB1">
              <w:rPr>
                <w:sz w:val="20"/>
                <w:szCs w:val="20"/>
              </w:rPr>
              <w:t>Maitre</w:t>
            </w:r>
            <w:r w:rsidRPr="00B64CB1">
              <w:rPr>
                <w:sz w:val="20"/>
                <w:szCs w:val="20"/>
              </w:rPr>
              <w:t xml:space="preserve"> d</w:t>
            </w:r>
            <w:r w:rsidR="007609B2" w:rsidRPr="00B64CB1">
              <w:rPr>
                <w:sz w:val="20"/>
                <w:szCs w:val="20"/>
              </w:rPr>
              <w:t>’</w:t>
            </w:r>
            <w:r w:rsidR="008511DF" w:rsidRPr="00B64CB1">
              <w:rPr>
                <w:sz w:val="20"/>
                <w:szCs w:val="20"/>
              </w:rPr>
              <w:t>O</w:t>
            </w:r>
            <w:r w:rsidRPr="00B64CB1">
              <w:rPr>
                <w:sz w:val="20"/>
                <w:szCs w:val="20"/>
              </w:rPr>
              <w:t>uvrage,</w:t>
            </w:r>
          </w:p>
        </w:tc>
      </w:tr>
      <w:tr w:rsidR="00A62BF2" w:rsidRPr="00B64CB1" w14:paraId="449CFC53" w14:textId="77777777" w:rsidTr="007609B2">
        <w:trPr>
          <w:gridAfter w:val="1"/>
          <w:wAfter w:w="45" w:type="dxa"/>
          <w:trHeight w:val="1341"/>
          <w:jc w:val="center"/>
        </w:trPr>
        <w:tc>
          <w:tcPr>
            <w:tcW w:w="3913" w:type="dxa"/>
            <w:gridSpan w:val="4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EE4942" w14:textId="4245E8E4" w:rsidR="00A62BF2" w:rsidRPr="00B64CB1" w:rsidRDefault="001A19CD" w:rsidP="00E65401">
            <w:pPr>
              <w:pStyle w:val="Standard"/>
              <w:keepNext/>
              <w:keepLines/>
              <w:tabs>
                <w:tab w:val="left" w:pos="-7016"/>
              </w:tabs>
              <w:snapToGrid w:val="0"/>
              <w:ind w:left="74"/>
              <w:rPr>
                <w:sz w:val="20"/>
                <w:szCs w:val="20"/>
              </w:rPr>
            </w:pPr>
            <w:proofErr w:type="gramStart"/>
            <w:r w:rsidRPr="00B64CB1">
              <w:rPr>
                <w:sz w:val="20"/>
                <w:szCs w:val="20"/>
              </w:rPr>
              <w:t>à</w:t>
            </w:r>
            <w:proofErr w:type="gramEnd"/>
            <w:r w:rsidRPr="00B64CB1">
              <w:rPr>
                <w:sz w:val="20"/>
                <w:szCs w:val="20"/>
              </w:rPr>
              <w:t> :</w:t>
            </w:r>
          </w:p>
        </w:tc>
        <w:tc>
          <w:tcPr>
            <w:tcW w:w="2016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7D1975" w14:textId="77777777" w:rsidR="00A62BF2" w:rsidRPr="00B64CB1" w:rsidRDefault="001A19CD">
            <w:pPr>
              <w:pStyle w:val="Standard"/>
              <w:keepNext/>
              <w:tabs>
                <w:tab w:val="left" w:pos="-7016"/>
              </w:tabs>
              <w:snapToGrid w:val="0"/>
              <w:rPr>
                <w:sz w:val="20"/>
                <w:szCs w:val="20"/>
              </w:rPr>
            </w:pPr>
            <w:proofErr w:type="gramStart"/>
            <w:r w:rsidRPr="00B64CB1">
              <w:rPr>
                <w:sz w:val="20"/>
                <w:szCs w:val="20"/>
              </w:rPr>
              <w:t>le</w:t>
            </w:r>
            <w:proofErr w:type="gramEnd"/>
            <w:r w:rsidRPr="00B64CB1">
              <w:rPr>
                <w:sz w:val="20"/>
                <w:szCs w:val="20"/>
              </w:rPr>
              <w:t> :</w:t>
            </w:r>
          </w:p>
        </w:tc>
        <w:tc>
          <w:tcPr>
            <w:tcW w:w="3519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4664FC" w14:textId="77777777" w:rsidR="00A62BF2" w:rsidRPr="00B64CB1" w:rsidRDefault="001A19CD">
            <w:pPr>
              <w:pStyle w:val="Standard"/>
              <w:keepNext/>
              <w:tabs>
                <w:tab w:val="left" w:pos="-7016"/>
              </w:tabs>
              <w:snapToGrid w:val="0"/>
              <w:jc w:val="right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 </w:t>
            </w:r>
          </w:p>
        </w:tc>
      </w:tr>
    </w:tbl>
    <w:p w14:paraId="5B11D8E8" w14:textId="28D9E0F5" w:rsidR="00A62BF2" w:rsidRPr="00B64CB1" w:rsidRDefault="001A19CD" w:rsidP="00A35517">
      <w:pPr>
        <w:pStyle w:val="Titre"/>
      </w:pPr>
      <w:bookmarkStart w:id="37" w:name="_Toc203487202"/>
      <w:r w:rsidRPr="00B64CB1">
        <w:lastRenderedPageBreak/>
        <w:t>A</w:t>
      </w:r>
      <w:r w:rsidR="00CD1DB0" w:rsidRPr="00B64CB1">
        <w:t>nnexe</w:t>
      </w:r>
      <w:r w:rsidRPr="00B64CB1">
        <w:t xml:space="preserve"> </w:t>
      </w:r>
      <w:r w:rsidR="00CD1DB0" w:rsidRPr="00B64CB1">
        <w:t>n</w:t>
      </w:r>
      <w:r w:rsidR="00CD1DB0" w:rsidRPr="00B64CB1">
        <w:rPr>
          <w:vertAlign w:val="superscript"/>
        </w:rPr>
        <w:t>o</w:t>
      </w:r>
      <w:r w:rsidRPr="00B64CB1">
        <w:t xml:space="preserve">1 </w:t>
      </w:r>
      <w:r w:rsidR="00CD1DB0" w:rsidRPr="00B64CB1">
        <w:t xml:space="preserve">– </w:t>
      </w:r>
      <w:r w:rsidRPr="00B64CB1">
        <w:t>E</w:t>
      </w:r>
      <w:r w:rsidR="00CD1DB0" w:rsidRPr="00B64CB1">
        <w:t>n cas de groupement</w:t>
      </w:r>
      <w:bookmarkEnd w:id="37"/>
    </w:p>
    <w:p w14:paraId="635D88A5" w14:textId="66847604" w:rsidR="00A62BF2" w:rsidRPr="00B64CB1" w:rsidRDefault="001A19CD" w:rsidP="00CD1DB0">
      <w:pPr>
        <w:pStyle w:val="Titre2"/>
        <w:numPr>
          <w:ilvl w:val="0"/>
          <w:numId w:val="0"/>
        </w:numPr>
        <w:ind w:left="576" w:hanging="576"/>
      </w:pPr>
      <w:bookmarkStart w:id="38" w:name="_Toc184978165"/>
      <w:bookmarkStart w:id="39" w:name="_Toc203487203"/>
      <w:r w:rsidRPr="00B64CB1">
        <w:t>Détail des prestations</w:t>
      </w:r>
      <w:bookmarkEnd w:id="38"/>
      <w:r w:rsidR="00E25249" w:rsidRPr="00B64CB1">
        <w:t> :</w:t>
      </w:r>
      <w:bookmarkEnd w:id="39"/>
    </w:p>
    <w:tbl>
      <w:tblPr>
        <w:tblW w:w="935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4175"/>
        <w:gridCol w:w="4618"/>
      </w:tblGrid>
      <w:tr w:rsidR="00A62BF2" w:rsidRPr="00B64CB1" w14:paraId="52D307D1" w14:textId="77777777" w:rsidTr="007609B2">
        <w:trPr>
          <w:tblHeader/>
          <w:jc w:val="center"/>
        </w:trPr>
        <w:tc>
          <w:tcPr>
            <w:tcW w:w="4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65019D4" w14:textId="0718F57D" w:rsidR="00A62BF2" w:rsidRPr="00B64CB1" w:rsidRDefault="001A19CD" w:rsidP="00C158A3">
            <w:pPr>
              <w:pStyle w:val="Standard"/>
              <w:snapToGrid w:val="0"/>
              <w:jc w:val="center"/>
              <w:rPr>
                <w:b/>
              </w:rPr>
            </w:pPr>
            <w:r w:rsidRPr="00B64CB1">
              <w:rPr>
                <w:b/>
              </w:rPr>
              <w:t>Nom du mandataire</w:t>
            </w:r>
            <w:r w:rsidR="00C158A3" w:rsidRPr="00B64CB1">
              <w:rPr>
                <w:b/>
              </w:rPr>
              <w:t xml:space="preserve"> –</w:t>
            </w:r>
          </w:p>
          <w:p w14:paraId="19FBA579" w14:textId="0E95FAC4" w:rsidR="00A62BF2" w:rsidRPr="00B64CB1" w:rsidRDefault="001A19CD" w:rsidP="00C158A3">
            <w:pPr>
              <w:pStyle w:val="Standard"/>
              <w:jc w:val="center"/>
              <w:rPr>
                <w:b/>
              </w:rPr>
            </w:pPr>
            <w:proofErr w:type="gramStart"/>
            <w:r w:rsidRPr="00B64CB1">
              <w:rPr>
                <w:b/>
              </w:rPr>
              <w:t>cotraitant</w:t>
            </w:r>
            <w:proofErr w:type="gramEnd"/>
            <w:r w:rsidRPr="00B64CB1">
              <w:rPr>
                <w:b/>
              </w:rPr>
              <w:t xml:space="preserve"> </w:t>
            </w:r>
            <w:r w:rsidR="00C158A3" w:rsidRPr="00B64CB1">
              <w:rPr>
                <w:b/>
              </w:rPr>
              <w:t>n</w:t>
            </w:r>
            <w:r w:rsidR="00C158A3" w:rsidRPr="00B64CB1">
              <w:rPr>
                <w:b/>
                <w:vertAlign w:val="superscript"/>
              </w:rPr>
              <w:t>o</w:t>
            </w:r>
            <w:r w:rsidR="00C158A3" w:rsidRPr="00B64CB1">
              <w:rPr>
                <w:b/>
              </w:rPr>
              <w:t xml:space="preserve"> </w:t>
            </w:r>
            <w:r w:rsidRPr="00B64CB1">
              <w:rPr>
                <w:b/>
              </w:rPr>
              <w:t>1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607C30F" w14:textId="372CBD44" w:rsidR="00A62BF2" w:rsidRPr="00B64CB1" w:rsidRDefault="001A19CD" w:rsidP="00C158A3">
            <w:pPr>
              <w:pStyle w:val="Standard"/>
              <w:keepNext/>
              <w:snapToGrid w:val="0"/>
              <w:jc w:val="center"/>
              <w:rPr>
                <w:b/>
              </w:rPr>
            </w:pPr>
            <w:r w:rsidRPr="00B64CB1">
              <w:rPr>
                <w:b/>
              </w:rPr>
              <w:t xml:space="preserve">Prestations du mandataire </w:t>
            </w:r>
            <w:r w:rsidR="00C158A3" w:rsidRPr="00B64CB1">
              <w:rPr>
                <w:b/>
              </w:rPr>
              <w:t>–</w:t>
            </w:r>
            <w:r w:rsidRPr="00B64CB1">
              <w:rPr>
                <w:b/>
              </w:rPr>
              <w:t xml:space="preserve"> Poste(s) technique(s)</w:t>
            </w:r>
          </w:p>
        </w:tc>
      </w:tr>
      <w:tr w:rsidR="00A62BF2" w:rsidRPr="00B64CB1" w14:paraId="509E1CB7" w14:textId="77777777" w:rsidTr="007609B2">
        <w:trPr>
          <w:tblHeader/>
          <w:jc w:val="center"/>
        </w:trPr>
        <w:tc>
          <w:tcPr>
            <w:tcW w:w="4737" w:type="dxa"/>
            <w:gridSpan w:val="2"/>
            <w:tcBorders>
              <w:top w:val="single" w:sz="8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4DFAFF3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top w:val="single" w:sz="8" w:space="0" w:color="000000"/>
              <w:left w:val="nil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46DBAA6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A62BF2" w:rsidRPr="00B64CB1" w14:paraId="1929C977" w14:textId="77777777" w:rsidTr="007609B2">
        <w:trPr>
          <w:jc w:val="center"/>
        </w:trPr>
        <w:tc>
          <w:tcPr>
            <w:tcW w:w="4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E1625D4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12B616E7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9BB908D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7BA51602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493A71FF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62342318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0533394C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</w:tc>
      </w:tr>
      <w:tr w:rsidR="00A62BF2" w:rsidRPr="00B64CB1" w14:paraId="46227115" w14:textId="77777777" w:rsidTr="007609B2">
        <w:trPr>
          <w:jc w:val="center"/>
        </w:trPr>
        <w:tc>
          <w:tcPr>
            <w:tcW w:w="4737" w:type="dxa"/>
            <w:gridSpan w:val="2"/>
            <w:tcBorders>
              <w:top w:val="single" w:sz="8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3229E30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top w:val="single" w:sz="8" w:space="0" w:color="000000"/>
              <w:left w:val="nil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21B8DFA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A62BF2" w:rsidRPr="00B64CB1" w14:paraId="58EA3164" w14:textId="77777777" w:rsidTr="007609B2">
        <w:trPr>
          <w:jc w:val="center"/>
        </w:trPr>
        <w:tc>
          <w:tcPr>
            <w:tcW w:w="4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259147D" w14:textId="77777777" w:rsidR="00A62BF2" w:rsidRPr="00B64CB1" w:rsidRDefault="001A19CD" w:rsidP="00C158A3">
            <w:pPr>
              <w:pStyle w:val="Standard"/>
              <w:snapToGrid w:val="0"/>
              <w:jc w:val="center"/>
              <w:rPr>
                <w:b/>
              </w:rPr>
            </w:pPr>
            <w:r w:rsidRPr="00B64CB1">
              <w:rPr>
                <w:b/>
              </w:rPr>
              <w:t>Autres cotraitants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E73BB6E" w14:textId="4F23EC97" w:rsidR="00A62BF2" w:rsidRPr="00B64CB1" w:rsidRDefault="001A19CD" w:rsidP="00C158A3">
            <w:pPr>
              <w:pStyle w:val="Standard"/>
              <w:keepNext/>
              <w:snapToGrid w:val="0"/>
              <w:jc w:val="center"/>
              <w:rPr>
                <w:b/>
              </w:rPr>
            </w:pPr>
            <w:r w:rsidRPr="00B64CB1">
              <w:rPr>
                <w:b/>
              </w:rPr>
              <w:t xml:space="preserve">Prestations des autres cotraitants </w:t>
            </w:r>
            <w:r w:rsidR="00C158A3" w:rsidRPr="00B64CB1">
              <w:rPr>
                <w:b/>
              </w:rPr>
              <w:t>–</w:t>
            </w:r>
            <w:r w:rsidRPr="00B64CB1">
              <w:rPr>
                <w:b/>
              </w:rPr>
              <w:t xml:space="preserve"> Poste(s) technique(s)</w:t>
            </w:r>
          </w:p>
        </w:tc>
      </w:tr>
      <w:tr w:rsidR="00A62BF2" w:rsidRPr="00B64CB1" w14:paraId="13429717" w14:textId="77777777" w:rsidTr="007609B2">
        <w:trPr>
          <w:jc w:val="center"/>
        </w:trPr>
        <w:tc>
          <w:tcPr>
            <w:tcW w:w="4737" w:type="dxa"/>
            <w:gridSpan w:val="2"/>
            <w:tcBorders>
              <w:top w:val="single" w:sz="8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B75BFA4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top w:val="single" w:sz="8" w:space="0" w:color="000000"/>
              <w:left w:val="nil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F45C926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A62BF2" w:rsidRPr="00B64CB1" w14:paraId="25CDC94A" w14:textId="77777777" w:rsidTr="007609B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66DE4B2" w14:textId="35BEA5FD" w:rsidR="00A62BF2" w:rsidRPr="00B64CB1" w:rsidRDefault="001A19CD" w:rsidP="00C158A3">
            <w:pPr>
              <w:pStyle w:val="Standard"/>
              <w:snapToGrid w:val="0"/>
              <w:jc w:val="center"/>
              <w:rPr>
                <w:b/>
                <w:sz w:val="20"/>
              </w:rPr>
            </w:pPr>
            <w:r w:rsidRPr="00B64CB1">
              <w:rPr>
                <w:b/>
                <w:sz w:val="20"/>
              </w:rPr>
              <w:t>N</w:t>
            </w:r>
            <w:r w:rsidR="00622C8A" w:rsidRPr="00B64CB1">
              <w:rPr>
                <w:b/>
                <w:sz w:val="20"/>
                <w:vertAlign w:val="superscript"/>
              </w:rPr>
              <w:t>o</w:t>
            </w:r>
            <w:r w:rsidRPr="00B64CB1">
              <w:rPr>
                <w:b/>
                <w:sz w:val="20"/>
              </w:rPr>
              <w:t>2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0EB69B6" w14:textId="77777777" w:rsidR="00A62BF2" w:rsidRPr="00B64CB1" w:rsidRDefault="00A62BF2" w:rsidP="00C158A3">
            <w:pPr>
              <w:pStyle w:val="Standard"/>
              <w:snapToGrid w:val="0"/>
              <w:jc w:val="center"/>
              <w:rPr>
                <w:b/>
                <w:sz w:val="20"/>
              </w:rPr>
            </w:pPr>
          </w:p>
          <w:p w14:paraId="12435E6F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3D8A90C8" w14:textId="0F99641F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0AA2AA32" w14:textId="77777777" w:rsidR="00C158A3" w:rsidRPr="00B64CB1" w:rsidRDefault="00C158A3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07E114F0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60ECEB37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7C088760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6E3E6B61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56B9638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3B6ED728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2640FA44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</w:tc>
      </w:tr>
      <w:tr w:rsidR="00A62BF2" w:rsidRPr="00B64CB1" w14:paraId="62739E34" w14:textId="77777777" w:rsidTr="007609B2">
        <w:trPr>
          <w:jc w:val="center"/>
        </w:trPr>
        <w:tc>
          <w:tcPr>
            <w:tcW w:w="4737" w:type="dxa"/>
            <w:gridSpan w:val="2"/>
            <w:tcBorders>
              <w:top w:val="single" w:sz="8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2AFD367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top w:val="single" w:sz="8" w:space="0" w:color="000000"/>
              <w:left w:val="nil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E4E071D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A62BF2" w:rsidRPr="00B64CB1" w14:paraId="7F34DB8E" w14:textId="77777777" w:rsidTr="007609B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B665658" w14:textId="17C3AA5E" w:rsidR="00A62BF2" w:rsidRPr="00B64CB1" w:rsidRDefault="001A19CD" w:rsidP="00C158A3">
            <w:pPr>
              <w:pStyle w:val="Standard"/>
              <w:snapToGrid w:val="0"/>
              <w:jc w:val="center"/>
              <w:rPr>
                <w:b/>
                <w:sz w:val="20"/>
              </w:rPr>
            </w:pPr>
            <w:r w:rsidRPr="00B64CB1">
              <w:rPr>
                <w:b/>
                <w:sz w:val="20"/>
              </w:rPr>
              <w:t>N</w:t>
            </w:r>
            <w:r w:rsidR="00622C8A" w:rsidRPr="00B64CB1">
              <w:rPr>
                <w:b/>
                <w:sz w:val="20"/>
                <w:vertAlign w:val="superscript"/>
              </w:rPr>
              <w:t>o</w:t>
            </w:r>
            <w:r w:rsidR="00C158A3" w:rsidRPr="00B64CB1">
              <w:rPr>
                <w:b/>
                <w:sz w:val="20"/>
              </w:rPr>
              <w:t>3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00B51C6" w14:textId="77777777" w:rsidR="00A62BF2" w:rsidRPr="00B64CB1" w:rsidRDefault="00A62BF2" w:rsidP="00C158A3">
            <w:pPr>
              <w:pStyle w:val="Standard"/>
              <w:snapToGrid w:val="0"/>
              <w:jc w:val="center"/>
              <w:rPr>
                <w:b/>
                <w:sz w:val="20"/>
              </w:rPr>
            </w:pPr>
          </w:p>
          <w:p w14:paraId="2D4CF0AC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7BB9C4DB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20C2059D" w14:textId="6DF29C65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0F66C575" w14:textId="77777777" w:rsidR="00C158A3" w:rsidRPr="00B64CB1" w:rsidRDefault="00C158A3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4E5E1BD8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0B5F1612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59DE79E5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50DCD63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2D8D39E4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1DF29B19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</w:tc>
      </w:tr>
      <w:tr w:rsidR="00A62BF2" w:rsidRPr="00B64CB1" w14:paraId="3EBD51A0" w14:textId="77777777" w:rsidTr="007609B2">
        <w:trPr>
          <w:jc w:val="center"/>
        </w:trPr>
        <w:tc>
          <w:tcPr>
            <w:tcW w:w="4737" w:type="dxa"/>
            <w:gridSpan w:val="2"/>
            <w:tcBorders>
              <w:top w:val="single" w:sz="8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9D7CFBF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top w:val="single" w:sz="8" w:space="0" w:color="000000"/>
              <w:left w:val="nil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749A149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A62BF2" w:rsidRPr="00B64CB1" w14:paraId="0F05864B" w14:textId="77777777" w:rsidTr="007609B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B21A529" w14:textId="5237ACD7" w:rsidR="00A62BF2" w:rsidRPr="00B64CB1" w:rsidRDefault="001A19CD" w:rsidP="00C158A3">
            <w:pPr>
              <w:pStyle w:val="Standard"/>
              <w:snapToGrid w:val="0"/>
              <w:jc w:val="center"/>
              <w:rPr>
                <w:b/>
                <w:sz w:val="20"/>
              </w:rPr>
            </w:pPr>
            <w:r w:rsidRPr="00B64CB1">
              <w:rPr>
                <w:b/>
                <w:sz w:val="20"/>
              </w:rPr>
              <w:t>N</w:t>
            </w:r>
            <w:r w:rsidR="00622C8A" w:rsidRPr="00B64CB1">
              <w:rPr>
                <w:b/>
                <w:sz w:val="20"/>
                <w:vertAlign w:val="superscript"/>
              </w:rPr>
              <w:t>o</w:t>
            </w:r>
            <w:r w:rsidRPr="00B64CB1">
              <w:rPr>
                <w:b/>
                <w:sz w:val="20"/>
              </w:rPr>
              <w:t>4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4C9C567" w14:textId="77777777" w:rsidR="00A62BF2" w:rsidRPr="00B64CB1" w:rsidRDefault="00A62BF2" w:rsidP="00C158A3">
            <w:pPr>
              <w:pStyle w:val="Standard"/>
              <w:snapToGrid w:val="0"/>
              <w:jc w:val="center"/>
              <w:rPr>
                <w:b/>
                <w:sz w:val="20"/>
              </w:rPr>
            </w:pPr>
          </w:p>
          <w:p w14:paraId="6BA6BA09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763BDF41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71F0C7B5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3D2A57C6" w14:textId="486B942A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621FFC0D" w14:textId="77777777" w:rsidR="00C158A3" w:rsidRPr="00B64CB1" w:rsidRDefault="00C158A3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1C762BDC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7C7D6418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C13B517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0B16EF4D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09E71C71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023AC8C3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24348CAD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</w:tc>
      </w:tr>
      <w:tr w:rsidR="00A62BF2" w:rsidRPr="00B64CB1" w14:paraId="3BE928A0" w14:textId="77777777" w:rsidTr="007609B2">
        <w:trPr>
          <w:jc w:val="center"/>
        </w:trPr>
        <w:tc>
          <w:tcPr>
            <w:tcW w:w="4737" w:type="dxa"/>
            <w:gridSpan w:val="2"/>
            <w:tcBorders>
              <w:top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1FDB3A0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top w:val="single" w:sz="8" w:space="0" w:color="000000"/>
              <w:left w:val="nil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CE0ECCC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A62BF2" w:rsidRPr="00B64CB1" w14:paraId="0CE90B7A" w14:textId="77777777" w:rsidTr="007609B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FFF8496" w14:textId="3DE34ADE" w:rsidR="00A62BF2" w:rsidRPr="00B64CB1" w:rsidRDefault="001A19CD" w:rsidP="00C158A3">
            <w:pPr>
              <w:pStyle w:val="Standard"/>
              <w:snapToGrid w:val="0"/>
              <w:jc w:val="center"/>
              <w:rPr>
                <w:b/>
                <w:sz w:val="20"/>
              </w:rPr>
            </w:pPr>
            <w:r w:rsidRPr="00B64CB1">
              <w:rPr>
                <w:b/>
                <w:sz w:val="20"/>
              </w:rPr>
              <w:t>N</w:t>
            </w:r>
            <w:r w:rsidR="00622C8A" w:rsidRPr="00B64CB1">
              <w:rPr>
                <w:b/>
                <w:sz w:val="20"/>
                <w:vertAlign w:val="superscript"/>
              </w:rPr>
              <w:t>o</w:t>
            </w:r>
            <w:r w:rsidRPr="00B64CB1">
              <w:rPr>
                <w:b/>
                <w:sz w:val="20"/>
              </w:rPr>
              <w:t>5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88E5D9D" w14:textId="77777777" w:rsidR="00A62BF2" w:rsidRPr="00B64CB1" w:rsidRDefault="00A62BF2" w:rsidP="00C158A3">
            <w:pPr>
              <w:pStyle w:val="Standard"/>
              <w:snapToGrid w:val="0"/>
              <w:jc w:val="center"/>
              <w:rPr>
                <w:b/>
                <w:sz w:val="20"/>
              </w:rPr>
            </w:pPr>
          </w:p>
          <w:p w14:paraId="28AA11D3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1F7A9190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3C2F06D9" w14:textId="3CEE9464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27BF911A" w14:textId="77777777" w:rsidR="00C158A3" w:rsidRPr="00B64CB1" w:rsidRDefault="00C158A3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73267BE2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266B9121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07AB5491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0A6CA31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59A79417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</w:tc>
      </w:tr>
    </w:tbl>
    <w:p w14:paraId="75C11F04" w14:textId="7DD5AE4A" w:rsidR="00A62BF2" w:rsidRPr="00B64CB1" w:rsidRDefault="001A19CD" w:rsidP="00CD1DB0">
      <w:pPr>
        <w:pStyle w:val="Titre2"/>
        <w:numPr>
          <w:ilvl w:val="0"/>
          <w:numId w:val="0"/>
        </w:numPr>
      </w:pPr>
      <w:bookmarkStart w:id="40" w:name="_Toc184978166"/>
      <w:bookmarkStart w:id="41" w:name="_Toc203487204"/>
      <w:r w:rsidRPr="00B64CB1">
        <w:lastRenderedPageBreak/>
        <w:t>Répartition de la rémunération</w:t>
      </w:r>
      <w:bookmarkEnd w:id="40"/>
      <w:r w:rsidR="00E25249" w:rsidRPr="00B64CB1">
        <w:t> :</w:t>
      </w:r>
      <w:bookmarkEnd w:id="41"/>
    </w:p>
    <w:p w14:paraId="0CCFDFCE" w14:textId="77777777" w:rsidR="00A62BF2" w:rsidRPr="00B64CB1" w:rsidRDefault="00A62BF2">
      <w:pPr>
        <w:pStyle w:val="Standard"/>
      </w:pPr>
    </w:p>
    <w:tbl>
      <w:tblPr>
        <w:tblW w:w="935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7"/>
        <w:gridCol w:w="528"/>
        <w:gridCol w:w="707"/>
        <w:gridCol w:w="837"/>
        <w:gridCol w:w="427"/>
        <w:gridCol w:w="2105"/>
        <w:gridCol w:w="1817"/>
        <w:gridCol w:w="2407"/>
      </w:tblGrid>
      <w:tr w:rsidR="00A62BF2" w:rsidRPr="00B64CB1" w14:paraId="696E6DF9" w14:textId="77777777" w:rsidTr="007609B2">
        <w:trPr>
          <w:tblHeader/>
          <w:jc w:val="center"/>
        </w:trPr>
        <w:tc>
          <w:tcPr>
            <w:tcW w:w="3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DC9A559" w14:textId="77777777" w:rsidR="00A62BF2" w:rsidRPr="00B64CB1" w:rsidRDefault="001A19CD" w:rsidP="002C303A">
            <w:pPr>
              <w:pStyle w:val="Tableau"/>
            </w:pPr>
            <w:r w:rsidRPr="00B64CB1">
              <w:t>Prestations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BD9140F" w14:textId="77777777" w:rsidR="00A62BF2" w:rsidRPr="00B64CB1" w:rsidRDefault="001A19CD" w:rsidP="002C303A">
            <w:pPr>
              <w:pStyle w:val="Tableau"/>
            </w:pPr>
            <w:r w:rsidRPr="00B64CB1">
              <w:t>Montant hors TVA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1E35D4A" w14:textId="77777777" w:rsidR="00A62BF2" w:rsidRPr="00B64CB1" w:rsidRDefault="001A19CD" w:rsidP="002C303A">
            <w:pPr>
              <w:pStyle w:val="Tableau"/>
            </w:pPr>
            <w:r w:rsidRPr="00B64CB1">
              <w:t>Montant TVA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A7EB18D" w14:textId="77777777" w:rsidR="00A62BF2" w:rsidRPr="00B64CB1" w:rsidRDefault="001A19CD" w:rsidP="002C303A">
            <w:pPr>
              <w:pStyle w:val="Tableau"/>
            </w:pPr>
            <w:r w:rsidRPr="00B64CB1">
              <w:t>Montant TVA incluse</w:t>
            </w:r>
          </w:p>
        </w:tc>
      </w:tr>
      <w:tr w:rsidR="00A62BF2" w:rsidRPr="00B64CB1" w14:paraId="210181D9" w14:textId="77777777" w:rsidTr="007609B2">
        <w:trPr>
          <w:jc w:val="center"/>
        </w:trPr>
        <w:tc>
          <w:tcPr>
            <w:tcW w:w="3026" w:type="dxa"/>
            <w:gridSpan w:val="5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C7DDE1F" w14:textId="734FD59D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 xml:space="preserve">Mandataire </w:t>
            </w:r>
            <w:r w:rsidR="002C303A" w:rsidRPr="00B64CB1">
              <w:rPr>
                <w:b w:val="0"/>
                <w:bCs/>
                <w:sz w:val="20"/>
                <w:szCs w:val="20"/>
              </w:rPr>
              <w:t>–</w:t>
            </w:r>
            <w:r w:rsidRPr="00B64CB1">
              <w:rPr>
                <w:b w:val="0"/>
                <w:bCs/>
                <w:sz w:val="20"/>
                <w:szCs w:val="20"/>
              </w:rPr>
              <w:t xml:space="preserve"> cotraitant 1</w:t>
            </w:r>
          </w:p>
        </w:tc>
        <w:tc>
          <w:tcPr>
            <w:tcW w:w="21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3BF1DFC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8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5EE1468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99194AD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56A73FB4" w14:textId="77777777" w:rsidTr="007609B2">
        <w:trPr>
          <w:jc w:val="center"/>
        </w:trPr>
        <w:tc>
          <w:tcPr>
            <w:tcW w:w="105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1DF22DE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07" w:type="dxa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84991F6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971791D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14012FE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%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22582BA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414D4FE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E3BC952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31461013" w14:textId="77777777" w:rsidTr="007609B2">
        <w:trPr>
          <w:jc w:val="center"/>
        </w:trPr>
        <w:tc>
          <w:tcPr>
            <w:tcW w:w="105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943D267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07" w:type="dxa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9EB967A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DF8B717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994AEFF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80A249B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82B4273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EA0FE3B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5DC77994" w14:textId="77777777" w:rsidTr="007609B2">
        <w:trPr>
          <w:jc w:val="center"/>
        </w:trPr>
        <w:tc>
          <w:tcPr>
            <w:tcW w:w="3026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7E37F71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D9D0A63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CA446DE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53F7064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4EB8D69B" w14:textId="77777777" w:rsidTr="007609B2">
        <w:trPr>
          <w:jc w:val="center"/>
        </w:trPr>
        <w:tc>
          <w:tcPr>
            <w:tcW w:w="3026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8900705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Prestation de mandat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86A2601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B40D05F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086CED1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25ABEC60" w14:textId="77777777" w:rsidTr="007609B2">
        <w:trPr>
          <w:jc w:val="center"/>
        </w:trPr>
        <w:tc>
          <w:tcPr>
            <w:tcW w:w="3026" w:type="dxa"/>
            <w:gridSpan w:val="5"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40DD85F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2326E35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3BABBDA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DC55071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478F23C2" w14:textId="77777777" w:rsidTr="007609B2">
        <w:trPr>
          <w:jc w:val="center"/>
        </w:trPr>
        <w:tc>
          <w:tcPr>
            <w:tcW w:w="3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F97D2E0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Total mandataire (I)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E81B777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1680CC6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FBED8C7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028611F4" w14:textId="77777777" w:rsidTr="007609B2">
        <w:trPr>
          <w:jc w:val="center"/>
        </w:trPr>
        <w:tc>
          <w:tcPr>
            <w:tcW w:w="3026" w:type="dxa"/>
            <w:gridSpan w:val="5"/>
            <w:tcBorders>
              <w:top w:val="single" w:sz="4" w:space="0" w:color="auto"/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95B9EAB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Autres cotraitant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AE2F41E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FBBEF40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7D6479C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298516E3" w14:textId="77777777" w:rsidTr="007609B2">
        <w:trPr>
          <w:jc w:val="center"/>
        </w:trPr>
        <w:tc>
          <w:tcPr>
            <w:tcW w:w="5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C6B6ECB" w14:textId="6EC3BD11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N</w:t>
            </w:r>
            <w:r w:rsidR="00622C8A" w:rsidRPr="00B64CB1">
              <w:rPr>
                <w:b w:val="0"/>
                <w:bCs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0864194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2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98EC7D2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594A346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248820E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%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2B233D2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97AC5DF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605D9E7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54F8D79B" w14:textId="77777777" w:rsidTr="007609B2">
        <w:trPr>
          <w:jc w:val="center"/>
        </w:trPr>
        <w:tc>
          <w:tcPr>
            <w:tcW w:w="105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1CBBD22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07" w:type="dxa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023A3CF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25009C0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392E484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%</w:t>
            </w:r>
          </w:p>
        </w:tc>
        <w:tc>
          <w:tcPr>
            <w:tcW w:w="210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55566A9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850188A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3CA5A5A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5372CDEE" w14:textId="77777777" w:rsidTr="007609B2">
        <w:trPr>
          <w:jc w:val="center"/>
        </w:trPr>
        <w:tc>
          <w:tcPr>
            <w:tcW w:w="3026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97435E4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A444AD7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8F7D9DF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76E0997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689C46B7" w14:textId="77777777" w:rsidTr="007609B2">
        <w:trPr>
          <w:jc w:val="center"/>
        </w:trPr>
        <w:tc>
          <w:tcPr>
            <w:tcW w:w="5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65308D6" w14:textId="36F0738B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N</w:t>
            </w:r>
            <w:r w:rsidR="00622C8A" w:rsidRPr="00B64CB1">
              <w:rPr>
                <w:b w:val="0"/>
                <w:bCs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A86F0BA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3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5CDFA7E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A0F9554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2E0A463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%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F0F40E2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738EC8E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DD7BDE1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3DF5E6C0" w14:textId="77777777" w:rsidTr="007609B2">
        <w:trPr>
          <w:jc w:val="center"/>
        </w:trPr>
        <w:tc>
          <w:tcPr>
            <w:tcW w:w="105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E51BC7C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07" w:type="dxa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0B8D15E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D44C157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1B9F74E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%</w:t>
            </w:r>
          </w:p>
        </w:tc>
        <w:tc>
          <w:tcPr>
            <w:tcW w:w="210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65136DE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4B299B9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2C01517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6BE08A14" w14:textId="77777777" w:rsidTr="007609B2">
        <w:trPr>
          <w:jc w:val="center"/>
        </w:trPr>
        <w:tc>
          <w:tcPr>
            <w:tcW w:w="3026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DA233F6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2B02088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9DCFC23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DC1B8EF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4830D1AC" w14:textId="77777777" w:rsidTr="007609B2">
        <w:trPr>
          <w:jc w:val="center"/>
        </w:trPr>
        <w:tc>
          <w:tcPr>
            <w:tcW w:w="5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01E18A1" w14:textId="679C7B4A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N</w:t>
            </w:r>
            <w:r w:rsidR="00622C8A" w:rsidRPr="00B64CB1">
              <w:rPr>
                <w:b w:val="0"/>
                <w:bCs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DA3999A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4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8487CDD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FEB14E9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88DF455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%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8E31183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A237DA5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E97FF7B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6884E3DA" w14:textId="77777777" w:rsidTr="007609B2">
        <w:trPr>
          <w:jc w:val="center"/>
        </w:trPr>
        <w:tc>
          <w:tcPr>
            <w:tcW w:w="105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3E891F9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07" w:type="dxa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C34B2CE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CBC6F43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40542CC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%</w:t>
            </w:r>
          </w:p>
        </w:tc>
        <w:tc>
          <w:tcPr>
            <w:tcW w:w="210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8E03D7D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DA3B2C9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C0EA2B5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73B62F6B" w14:textId="77777777" w:rsidTr="007609B2">
        <w:trPr>
          <w:jc w:val="center"/>
        </w:trPr>
        <w:tc>
          <w:tcPr>
            <w:tcW w:w="3026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D2603D4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66DA97E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80C1991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33DC4DE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6E481188" w14:textId="77777777" w:rsidTr="007609B2">
        <w:trPr>
          <w:jc w:val="center"/>
        </w:trPr>
        <w:tc>
          <w:tcPr>
            <w:tcW w:w="5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F46139C" w14:textId="26572BAF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N</w:t>
            </w:r>
            <w:r w:rsidR="00622C8A" w:rsidRPr="00B64CB1">
              <w:rPr>
                <w:b w:val="0"/>
                <w:bCs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E6B1C44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5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E283950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82B9F62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C8E4CF7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%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A2B7BD2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139E3D5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4E63339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674CB6E7" w14:textId="77777777" w:rsidTr="007609B2">
        <w:trPr>
          <w:jc w:val="center"/>
        </w:trPr>
        <w:tc>
          <w:tcPr>
            <w:tcW w:w="105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DD589F6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07" w:type="dxa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41A906F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A23EC01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F21E1F6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%</w:t>
            </w:r>
          </w:p>
        </w:tc>
        <w:tc>
          <w:tcPr>
            <w:tcW w:w="210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1E6A762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8B02EC0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9FE2E8D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496C0398" w14:textId="77777777" w:rsidTr="007609B2">
        <w:trPr>
          <w:jc w:val="center"/>
        </w:trPr>
        <w:tc>
          <w:tcPr>
            <w:tcW w:w="3026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511BA67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428A5E9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671A0BA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02FEB8C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</w:tbl>
    <w:p w14:paraId="4FD2BEBA" w14:textId="77777777" w:rsidR="00A62BF2" w:rsidRPr="00B64CB1" w:rsidRDefault="00A62BF2" w:rsidP="002C303A">
      <w:pPr>
        <w:pStyle w:val="Tableau"/>
        <w:rPr>
          <w:b w:val="0"/>
          <w:bCs/>
          <w:vanish/>
          <w:sz w:val="20"/>
          <w:szCs w:val="20"/>
        </w:rPr>
      </w:pPr>
    </w:p>
    <w:tbl>
      <w:tblPr>
        <w:tblW w:w="935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25"/>
        <w:gridCol w:w="2105"/>
        <w:gridCol w:w="1817"/>
        <w:gridCol w:w="2408"/>
      </w:tblGrid>
      <w:tr w:rsidR="00A62BF2" w:rsidRPr="00B64CB1" w14:paraId="0FFC286A" w14:textId="77777777" w:rsidTr="007609B2">
        <w:trPr>
          <w:jc w:val="center"/>
        </w:trPr>
        <w:tc>
          <w:tcPr>
            <w:tcW w:w="302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2EBCBFF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Total autres cotraitants (II)</w:t>
            </w:r>
          </w:p>
        </w:tc>
        <w:tc>
          <w:tcPr>
            <w:tcW w:w="21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AFDDB18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7CAD8F2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BF1A2B7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2C303A" w14:paraId="266252E4" w14:textId="77777777" w:rsidTr="007609B2">
        <w:trPr>
          <w:jc w:val="center"/>
        </w:trPr>
        <w:tc>
          <w:tcPr>
            <w:tcW w:w="3025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7A72D7E" w14:textId="77777777" w:rsidR="00A62BF2" w:rsidRPr="002C303A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Total du marché (I) + (II)</w:t>
            </w:r>
          </w:p>
        </w:tc>
        <w:tc>
          <w:tcPr>
            <w:tcW w:w="210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3892373" w14:textId="77777777" w:rsidR="00A62BF2" w:rsidRPr="002C303A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F21C319" w14:textId="77777777" w:rsidR="00A62BF2" w:rsidRPr="002C303A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8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D468B7F" w14:textId="77777777" w:rsidR="00A62BF2" w:rsidRPr="002C303A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bookmarkEnd w:id="32"/>
      <w:bookmarkEnd w:id="33"/>
    </w:tbl>
    <w:p w14:paraId="27447ABD" w14:textId="77777777" w:rsidR="00A62BF2" w:rsidRPr="008511DF" w:rsidRDefault="00A62BF2" w:rsidP="008511DF">
      <w:pPr>
        <w:pStyle w:val="Paragraphe"/>
      </w:pPr>
    </w:p>
    <w:sectPr w:rsidR="00A62BF2" w:rsidRPr="008511DF" w:rsidSect="008511DF">
      <w:headerReference w:type="default" r:id="rId24"/>
      <w:footerReference w:type="default" r:id="rId25"/>
      <w:pgSz w:w="11906" w:h="16838" w:code="9"/>
      <w:pgMar w:top="1134" w:right="1474" w:bottom="1134" w:left="1361" w:header="851" w:footer="85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19DC4" w14:textId="77777777" w:rsidR="008E31F5" w:rsidRDefault="008E31F5">
      <w:r>
        <w:separator/>
      </w:r>
    </w:p>
  </w:endnote>
  <w:endnote w:type="continuationSeparator" w:id="0">
    <w:p w14:paraId="56E63E03" w14:textId="77777777" w:rsidR="008E31F5" w:rsidRDefault="008E3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Calibri"/>
    <w:charset w:val="00"/>
    <w:family w:val="auto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rianne">
    <w:altName w:val="Marianne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Wingdings, Wingdings">
    <w:charset w:val="02"/>
    <w:family w:val="auto"/>
    <w:pitch w:val="variable"/>
  </w:font>
  <w:font w:name="Symbol, Geneva">
    <w:charset w:val="02"/>
    <w:family w:val="roman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charset w:val="00"/>
    <w:family w:val="swiss"/>
    <w:pitch w:val="default"/>
  </w:font>
  <w:font w:name="Wingdings, Symbol">
    <w:altName w:val="Wingdings"/>
    <w:charset w:val="02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294CB" w14:textId="19E7A3E3" w:rsidR="000D1A6B" w:rsidRDefault="0058211E" w:rsidP="0058211E">
    <w:pPr>
      <w:pStyle w:val="Pieddepage"/>
      <w:jc w:val="center"/>
    </w:pPr>
    <w:r>
      <w:fldChar w:fldCharType="begin"/>
    </w:r>
    <w:r>
      <w:instrText xml:space="preserve"> PAGE </w:instrText>
    </w:r>
    <w:r>
      <w:fldChar w:fldCharType="separate"/>
    </w:r>
    <w:r>
      <w:t>14</w:t>
    </w:r>
    <w:r>
      <w:fldChar w:fldCharType="end"/>
    </w:r>
    <w:r>
      <w:t xml:space="preserve"> / </w:t>
    </w:r>
    <w:r w:rsidR="004F738C">
      <w:fldChar w:fldCharType="begin"/>
    </w:r>
    <w:r w:rsidR="004F738C">
      <w:instrText xml:space="preserve"> NUMPAGES </w:instrText>
    </w:r>
    <w:r w:rsidR="004F738C">
      <w:fldChar w:fldCharType="separate"/>
    </w:r>
    <w:r>
      <w:t>21</w:t>
    </w:r>
    <w:r w:rsidR="004F738C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BCD85" w14:textId="77777777" w:rsidR="008E31F5" w:rsidRDefault="008E31F5">
      <w:r>
        <w:rPr>
          <w:color w:val="000000"/>
        </w:rPr>
        <w:separator/>
      </w:r>
    </w:p>
  </w:footnote>
  <w:footnote w:type="continuationSeparator" w:id="0">
    <w:p w14:paraId="4F3ADB19" w14:textId="77777777" w:rsidR="008E31F5" w:rsidRDefault="008E31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16E12" w14:textId="13462E99" w:rsidR="000D1A6B" w:rsidRPr="00E25249" w:rsidRDefault="00E25249" w:rsidP="00E25249">
    <w:pPr>
      <w:pStyle w:val="En-tte"/>
      <w:spacing w:after="240"/>
      <w:rPr>
        <w:sz w:val="20"/>
        <w:szCs w:val="20"/>
      </w:rPr>
    </w:pPr>
    <w:r w:rsidRPr="00BF319F">
      <w:rPr>
        <w:sz w:val="20"/>
        <w:szCs w:val="20"/>
      </w:rPr>
      <w:t>Acte d</w:t>
    </w:r>
    <w:r w:rsidR="007609B2">
      <w:rPr>
        <w:sz w:val="20"/>
        <w:szCs w:val="20"/>
      </w:rPr>
      <w:t>’</w:t>
    </w:r>
    <w:r w:rsidRPr="00BF319F">
      <w:rPr>
        <w:sz w:val="20"/>
        <w:szCs w:val="20"/>
      </w:rPr>
      <w:t>engagement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D2700"/>
    <w:multiLevelType w:val="multilevel"/>
    <w:tmpl w:val="D9A4E77A"/>
    <w:styleLink w:val="WW8Num5"/>
    <w:lvl w:ilvl="0">
      <w:start w:val="1"/>
      <w:numFmt w:val="decimal"/>
      <w:lvlText w:val="(%1)"/>
      <w:lvlJc w:val="left"/>
      <w:rPr>
        <w:rFonts w:ascii="Symbol" w:hAnsi="Symbol" w:cs="Symbol"/>
        <w:b/>
        <w:bCs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27D34BE"/>
    <w:multiLevelType w:val="multilevel"/>
    <w:tmpl w:val="1BA28C66"/>
    <w:styleLink w:val="WW8Num2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46F3A94"/>
    <w:multiLevelType w:val="multilevel"/>
    <w:tmpl w:val="E1806DD2"/>
    <w:styleLink w:val="WWNum2aaa"/>
    <w:lvl w:ilvl="0">
      <w:numFmt w:val="bullet"/>
      <w:lvlText w:val="●"/>
      <w:lvlJc w:val="left"/>
      <w:pPr>
        <w:ind w:left="720" w:hanging="360"/>
      </w:pPr>
      <w:rPr>
        <w:rFonts w:ascii="StarSymbol" w:eastAsia="OpenSymbol" w:hAnsi="Star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/>
      </w:rPr>
    </w:lvl>
  </w:abstractNum>
  <w:abstractNum w:abstractNumId="3" w15:restartNumberingAfterBreak="0">
    <w:nsid w:val="06ED5654"/>
    <w:multiLevelType w:val="multilevel"/>
    <w:tmpl w:val="4A7265E2"/>
    <w:styleLink w:val="WW8Num20"/>
    <w:lvl w:ilvl="0">
      <w:start w:val="1"/>
      <w:numFmt w:val="decimal"/>
      <w:lvlText w:val="%1."/>
      <w:lvlJc w:val="left"/>
    </w:lvl>
    <w:lvl w:ilvl="1">
      <w:start w:val="1"/>
      <w:numFmt w:val="decimal"/>
      <w:suff w:val="space"/>
      <w:lvlText w:val="%1.%2"/>
      <w:lvlJc w:val="left"/>
    </w:lvl>
    <w:lvl w:ilvl="2">
      <w:start w:val="1"/>
      <w:numFmt w:val="decimal"/>
      <w:suff w:val="space"/>
      <w:lvlText w:val="%1.%2.%3"/>
      <w:lvlJc w:val="left"/>
      <w:rPr>
        <w:sz w:val="28"/>
      </w:rPr>
    </w:lvl>
    <w:lvl w:ilvl="3">
      <w:start w:val="1"/>
      <w:numFmt w:val="decimal"/>
      <w:suff w:val="space"/>
      <w:lvlText w:val="%1.%2.%3.%4"/>
      <w:lvlJc w:val="left"/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077" w:firstLine="0"/>
      </w:pPr>
    </w:lvl>
    <w:lvl w:ilvl="5">
      <w:start w:val="1"/>
      <w:numFmt w:val="decimal"/>
      <w:lvlText w:val="%1.%2.%3.%4.%5.%6"/>
      <w:lvlJc w:val="left"/>
      <w:pPr>
        <w:ind w:left="1077" w:firstLine="0"/>
      </w:pPr>
    </w:lvl>
    <w:lvl w:ilvl="6">
      <w:start w:val="1"/>
      <w:numFmt w:val="decimal"/>
      <w:lvlText w:val="%1.%2.%3.%4.%5.%6.%7"/>
      <w:lvlJc w:val="left"/>
      <w:pPr>
        <w:ind w:left="1077" w:firstLine="0"/>
      </w:pPr>
    </w:lvl>
    <w:lvl w:ilvl="7">
      <w:start w:val="1"/>
      <w:numFmt w:val="decimal"/>
      <w:lvlText w:val="%1.%2.%3.%4.%5.%6.%7.%8"/>
      <w:lvlJc w:val="left"/>
      <w:pPr>
        <w:ind w:left="1077" w:firstLine="0"/>
      </w:pPr>
    </w:lvl>
    <w:lvl w:ilvl="8">
      <w:start w:val="1"/>
      <w:numFmt w:val="decimal"/>
      <w:lvlText w:val="%1.%2.%3.%4.%5.%6.%7.%8.%9"/>
      <w:lvlJc w:val="left"/>
      <w:pPr>
        <w:ind w:left="1077" w:firstLine="0"/>
      </w:pPr>
    </w:lvl>
  </w:abstractNum>
  <w:abstractNum w:abstractNumId="4" w15:restartNumberingAfterBreak="0">
    <w:nsid w:val="0BCF24BC"/>
    <w:multiLevelType w:val="multilevel"/>
    <w:tmpl w:val="08DC1D16"/>
    <w:styleLink w:val="WW8Num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F2D0F"/>
    <w:multiLevelType w:val="multilevel"/>
    <w:tmpl w:val="0A7EDC5A"/>
    <w:lvl w:ilvl="0">
      <w:numFmt w:val="bullet"/>
      <w:lvlText w:val="-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numFmt w:val="bullet"/>
      <w:lvlText w:val="•"/>
      <w:lvlJc w:val="left"/>
      <w:pPr>
        <w:ind w:left="1080" w:hanging="360"/>
      </w:pPr>
      <w:rPr>
        <w:rFonts w:ascii="Marianne" w:hAnsi="Marianne" w:hint="default"/>
        <w:color w:val="auto"/>
        <w:sz w:val="18"/>
        <w:szCs w:val="18"/>
      </w:rPr>
    </w:lvl>
    <w:lvl w:ilvl="2">
      <w:start w:val="1"/>
      <w:numFmt w:val="bullet"/>
      <w:lvlText w:val="➢"/>
      <w:lvlJc w:val="left"/>
      <w:pPr>
        <w:ind w:left="1440" w:hanging="360"/>
      </w:pPr>
      <w:rPr>
        <w:rFonts w:ascii="StarSymbol" w:hAnsi="StarSymbol"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6" w15:restartNumberingAfterBreak="0">
    <w:nsid w:val="0C512ED6"/>
    <w:multiLevelType w:val="multilevel"/>
    <w:tmpl w:val="2E3E8306"/>
    <w:styleLink w:val="WWNum4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/>
      </w:rPr>
    </w:lvl>
  </w:abstractNum>
  <w:abstractNum w:abstractNumId="7" w15:restartNumberingAfterBreak="0">
    <w:nsid w:val="14EB41A4"/>
    <w:multiLevelType w:val="multilevel"/>
    <w:tmpl w:val="A20079A8"/>
    <w:lvl w:ilvl="0">
      <w:start w:val="2"/>
      <w:numFmt w:val="decimal"/>
      <w:pStyle w:val="Titre1"/>
      <w:suff w:val="space"/>
      <w:lvlText w:val="ARTICLE %1."/>
      <w:lvlJc w:val="left"/>
      <w:pPr>
        <w:ind w:left="432" w:hanging="432"/>
      </w:pPr>
      <w:rPr>
        <w:rFonts w:ascii="Marianne" w:hAnsi="Marianne" w:hint="default"/>
        <w:b/>
        <w:i w:val="0"/>
        <w:sz w:val="30"/>
        <w:u w:val="single"/>
      </w:rPr>
    </w:lvl>
    <w:lvl w:ilvl="1">
      <w:start w:val="1"/>
      <w:numFmt w:val="decimal"/>
      <w:pStyle w:val="Titre2"/>
      <w:lvlText w:val="%1–%2."/>
      <w:lvlJc w:val="left"/>
      <w:pPr>
        <w:ind w:left="576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position w:val="0"/>
        <w:sz w:val="28"/>
        <w:szCs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–%2.%3."/>
      <w:lvlJc w:val="left"/>
      <w:pPr>
        <w:ind w:left="720" w:hanging="43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Titre4"/>
      <w:lvlText w:val="%1–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16CD76AF"/>
    <w:multiLevelType w:val="multilevel"/>
    <w:tmpl w:val="2376B050"/>
    <w:lvl w:ilvl="0">
      <w:numFmt w:val="bullet"/>
      <w:lvlText w:val="-"/>
      <w:lvlJc w:val="left"/>
      <w:pPr>
        <w:ind w:left="284" w:hanging="284"/>
      </w:pPr>
      <w:rPr>
        <w:rFonts w:ascii="Symbol" w:hAnsi="Symbol" w:hint="default"/>
      </w:rPr>
    </w:lvl>
    <w:lvl w:ilvl="1">
      <w:numFmt w:val="bullet"/>
      <w:lvlText w:val="•"/>
      <w:lvlJc w:val="left"/>
      <w:pPr>
        <w:ind w:left="1080" w:hanging="360"/>
      </w:pPr>
      <w:rPr>
        <w:rFonts w:ascii="Marianne" w:hAnsi="Marianne" w:hint="default"/>
        <w:sz w:val="18"/>
        <w:szCs w:val="18"/>
      </w:rPr>
    </w:lvl>
    <w:lvl w:ilvl="2">
      <w:start w:val="1"/>
      <w:numFmt w:val="bullet"/>
      <w:lvlText w:val="➢"/>
      <w:lvlJc w:val="left"/>
      <w:pPr>
        <w:ind w:left="1440" w:hanging="360"/>
      </w:pPr>
      <w:rPr>
        <w:rFonts w:ascii="StarSymbol" w:hAnsi="StarSymbol"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9" w15:restartNumberingAfterBreak="0">
    <w:nsid w:val="19DB2DCF"/>
    <w:multiLevelType w:val="multilevel"/>
    <w:tmpl w:val="0A7EDC5A"/>
    <w:lvl w:ilvl="0">
      <w:numFmt w:val="bullet"/>
      <w:lvlText w:val="-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numFmt w:val="bullet"/>
      <w:lvlText w:val="•"/>
      <w:lvlJc w:val="left"/>
      <w:pPr>
        <w:ind w:left="1080" w:hanging="360"/>
      </w:pPr>
      <w:rPr>
        <w:rFonts w:ascii="Marianne" w:hAnsi="Marianne" w:hint="default"/>
        <w:color w:val="auto"/>
        <w:sz w:val="18"/>
        <w:szCs w:val="18"/>
      </w:rPr>
    </w:lvl>
    <w:lvl w:ilvl="2">
      <w:start w:val="1"/>
      <w:numFmt w:val="bullet"/>
      <w:lvlText w:val="➢"/>
      <w:lvlJc w:val="left"/>
      <w:pPr>
        <w:ind w:left="1440" w:hanging="360"/>
      </w:pPr>
      <w:rPr>
        <w:rFonts w:ascii="StarSymbol" w:hAnsi="StarSymbol"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10" w15:restartNumberingAfterBreak="0">
    <w:nsid w:val="1E6E0C35"/>
    <w:multiLevelType w:val="multilevel"/>
    <w:tmpl w:val="09E04BFC"/>
    <w:styleLink w:val="WWNum1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/>
      </w:rPr>
    </w:lvl>
  </w:abstractNum>
  <w:abstractNum w:abstractNumId="11" w15:restartNumberingAfterBreak="0">
    <w:nsid w:val="22EE4F9B"/>
    <w:multiLevelType w:val="multilevel"/>
    <w:tmpl w:val="504ABB38"/>
    <w:styleLink w:val="RTFNum2"/>
    <w:lvl w:ilvl="0">
      <w:numFmt w:val="bullet"/>
      <w:lvlText w:val=""/>
      <w:lvlJc w:val="left"/>
      <w:pPr>
        <w:ind w:left="720" w:hanging="360"/>
      </w:pPr>
      <w:rPr>
        <w:rFonts w:ascii="Wingdings, Wingdings" w:eastAsia="Wingdings, Wingdings" w:hAnsi="Wingdings, Wingdings" w:cs="Wingdings, 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, Wingdings" w:eastAsia="Wingdings, Wingdings" w:hAnsi="Wingdings, Wingdings" w:cs="Wingdings, 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, Geneva" w:eastAsia="Symbol, Geneva" w:hAnsi="Symbol, Geneva" w:cs="Symbol, Geneva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, Wingdings" w:eastAsia="Wingdings, Wingdings" w:hAnsi="Wingdings, Wingdings" w:cs="Wingdings, 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, Geneva" w:eastAsia="Symbol, Geneva" w:hAnsi="Symbol, Geneva" w:cs="Symbol, Geneva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, Wingdings" w:eastAsia="Wingdings, Wingdings" w:hAnsi="Wingdings, Wingdings" w:cs="Wingdings, Wingdings"/>
      </w:rPr>
    </w:lvl>
  </w:abstractNum>
  <w:abstractNum w:abstractNumId="12" w15:restartNumberingAfterBreak="0">
    <w:nsid w:val="285E4EBF"/>
    <w:multiLevelType w:val="multilevel"/>
    <w:tmpl w:val="6AD86208"/>
    <w:styleLink w:val="WWNum3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/>
      </w:rPr>
    </w:lvl>
  </w:abstractNum>
  <w:abstractNum w:abstractNumId="13" w15:restartNumberingAfterBreak="0">
    <w:nsid w:val="287F55FB"/>
    <w:multiLevelType w:val="multilevel"/>
    <w:tmpl w:val="68BC8966"/>
    <w:styleLink w:val="WW8Num11"/>
    <w:lvl w:ilvl="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1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7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80" w:hanging="360"/>
      </w:pPr>
      <w:rPr>
        <w:rFonts w:ascii="Wingdings" w:hAnsi="Wingdings"/>
      </w:rPr>
    </w:lvl>
  </w:abstractNum>
  <w:abstractNum w:abstractNumId="14" w15:restartNumberingAfterBreak="0">
    <w:nsid w:val="2B3A0607"/>
    <w:multiLevelType w:val="multilevel"/>
    <w:tmpl w:val="BCD6151C"/>
    <w:styleLink w:val="WWNum2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/>
      </w:rPr>
    </w:lvl>
  </w:abstractNum>
  <w:abstractNum w:abstractNumId="15" w15:restartNumberingAfterBreak="0">
    <w:nsid w:val="2E083360"/>
    <w:multiLevelType w:val="multilevel"/>
    <w:tmpl w:val="444EBC3E"/>
    <w:styleLink w:val="RTFNum3"/>
    <w:lvl w:ilvl="0">
      <w:numFmt w:val="bullet"/>
      <w:lvlText w:val=""/>
      <w:lvlJc w:val="left"/>
      <w:pPr>
        <w:ind w:left="720" w:hanging="360"/>
      </w:pPr>
      <w:rPr>
        <w:rFonts w:ascii="Wingdings, Wingdings" w:eastAsia="Wingdings, Wingdings" w:hAnsi="Wingdings, Wingdings" w:cs="Wingdings, 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, Wingdings" w:eastAsia="Wingdings, Wingdings" w:hAnsi="Wingdings, Wingdings" w:cs="Wingdings, 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, Geneva" w:eastAsia="Symbol, Geneva" w:hAnsi="Symbol, Geneva" w:cs="Symbol, Geneva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, Wingdings" w:eastAsia="Wingdings, Wingdings" w:hAnsi="Wingdings, Wingdings" w:cs="Wingdings, 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, Geneva" w:eastAsia="Symbol, Geneva" w:hAnsi="Symbol, Geneva" w:cs="Symbol, Geneva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, Wingdings" w:eastAsia="Wingdings, Wingdings" w:hAnsi="Wingdings, Wingdings" w:cs="Wingdings, Wingdings"/>
      </w:rPr>
    </w:lvl>
  </w:abstractNum>
  <w:abstractNum w:abstractNumId="16" w15:restartNumberingAfterBreak="0">
    <w:nsid w:val="36505716"/>
    <w:multiLevelType w:val="multilevel"/>
    <w:tmpl w:val="2376B050"/>
    <w:numStyleLink w:val="WW8Num16"/>
  </w:abstractNum>
  <w:abstractNum w:abstractNumId="17" w15:restartNumberingAfterBreak="0">
    <w:nsid w:val="369B1468"/>
    <w:multiLevelType w:val="multilevel"/>
    <w:tmpl w:val="2376B050"/>
    <w:lvl w:ilvl="0">
      <w:numFmt w:val="bullet"/>
      <w:lvlText w:val="-"/>
      <w:lvlJc w:val="left"/>
      <w:pPr>
        <w:ind w:left="284" w:hanging="284"/>
      </w:pPr>
      <w:rPr>
        <w:rFonts w:ascii="Symbol" w:hAnsi="Symbol" w:hint="default"/>
        <w:sz w:val="18"/>
        <w:szCs w:val="18"/>
      </w:rPr>
    </w:lvl>
    <w:lvl w:ilvl="1">
      <w:numFmt w:val="bullet"/>
      <w:lvlText w:val="•"/>
      <w:lvlJc w:val="left"/>
      <w:pPr>
        <w:ind w:left="1080" w:hanging="360"/>
      </w:pPr>
      <w:rPr>
        <w:rFonts w:ascii="Marianne" w:hAnsi="Marianne" w:hint="default"/>
        <w:sz w:val="18"/>
        <w:szCs w:val="18"/>
      </w:rPr>
    </w:lvl>
    <w:lvl w:ilvl="2">
      <w:start w:val="1"/>
      <w:numFmt w:val="bullet"/>
      <w:lvlText w:val="➢"/>
      <w:lvlJc w:val="left"/>
      <w:pPr>
        <w:ind w:left="1440" w:hanging="360"/>
      </w:pPr>
      <w:rPr>
        <w:rFonts w:ascii="StarSymbol" w:hAnsi="StarSymbol" w:hint="default"/>
        <w:sz w:val="18"/>
        <w:szCs w:val="18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  <w:sz w:val="18"/>
        <w:szCs w:val="18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sz w:val="18"/>
        <w:szCs w:val="18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sz w:val="18"/>
        <w:szCs w:val="18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sz w:val="18"/>
        <w:szCs w:val="18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  <w:sz w:val="18"/>
        <w:szCs w:val="18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  <w:sz w:val="18"/>
        <w:szCs w:val="18"/>
      </w:rPr>
    </w:lvl>
  </w:abstractNum>
  <w:abstractNum w:abstractNumId="18" w15:restartNumberingAfterBreak="0">
    <w:nsid w:val="37FB5E14"/>
    <w:multiLevelType w:val="multilevel"/>
    <w:tmpl w:val="FAE02AF2"/>
    <w:styleLink w:val="WWNum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/>
      </w:rPr>
    </w:lvl>
  </w:abstractNum>
  <w:abstractNum w:abstractNumId="19" w15:restartNumberingAfterBreak="0">
    <w:nsid w:val="3B586DF8"/>
    <w:multiLevelType w:val="multilevel"/>
    <w:tmpl w:val="22D6DEC6"/>
    <w:styleLink w:val="WWNum7"/>
    <w:lvl w:ilvl="0">
      <w:numFmt w:val="bullet"/>
      <w:lvlText w:val="•"/>
      <w:lvlJc w:val="left"/>
      <w:pPr>
        <w:ind w:left="1004" w:hanging="360"/>
      </w:pPr>
      <w:rPr>
        <w:rFonts w:ascii="OpenSymbol" w:eastAsia="OpenSymbol" w:hAnsi="OpenSymbol"/>
      </w:rPr>
    </w:lvl>
    <w:lvl w:ilvl="1">
      <w:numFmt w:val="bullet"/>
      <w:lvlText w:val="◦"/>
      <w:lvlJc w:val="left"/>
      <w:pPr>
        <w:ind w:left="1364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724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2084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444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804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3164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524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884" w:hanging="360"/>
      </w:pPr>
      <w:rPr>
        <w:rFonts w:ascii="OpenSymbol" w:eastAsia="OpenSymbol" w:hAnsi="OpenSymbol"/>
      </w:rPr>
    </w:lvl>
  </w:abstractNum>
  <w:abstractNum w:abstractNumId="20" w15:restartNumberingAfterBreak="0">
    <w:nsid w:val="3B8C38E2"/>
    <w:multiLevelType w:val="multilevel"/>
    <w:tmpl w:val="E34A09AA"/>
    <w:styleLink w:val="WWNum3aaa"/>
    <w:lvl w:ilvl="0">
      <w:numFmt w:val="bullet"/>
      <w:lvlText w:val="●"/>
      <w:lvlJc w:val="left"/>
      <w:pPr>
        <w:ind w:left="720" w:hanging="360"/>
      </w:pPr>
      <w:rPr>
        <w:rFonts w:ascii="StarSymbol" w:eastAsia="OpenSymbol" w:hAnsi="Star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/>
      </w:rPr>
    </w:lvl>
  </w:abstractNum>
  <w:abstractNum w:abstractNumId="21" w15:restartNumberingAfterBreak="0">
    <w:nsid w:val="44937D59"/>
    <w:multiLevelType w:val="multilevel"/>
    <w:tmpl w:val="00C25F0E"/>
    <w:styleLink w:val="WWNum1aaa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/>
      </w:rPr>
    </w:lvl>
  </w:abstractNum>
  <w:abstractNum w:abstractNumId="22" w15:restartNumberingAfterBreak="0">
    <w:nsid w:val="46FD0EBD"/>
    <w:multiLevelType w:val="multilevel"/>
    <w:tmpl w:val="28AA7FC4"/>
    <w:styleLink w:val="WW8Num1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226D9A"/>
    <w:multiLevelType w:val="multilevel"/>
    <w:tmpl w:val="E9C4B082"/>
    <w:styleLink w:val="RTFNum4"/>
    <w:lvl w:ilvl="0">
      <w:numFmt w:val="bullet"/>
      <w:lvlText w:val=""/>
      <w:lvlJc w:val="left"/>
      <w:pPr>
        <w:ind w:left="720" w:hanging="360"/>
      </w:pPr>
      <w:rPr>
        <w:rFonts w:ascii="Wingdings, Wingdings" w:eastAsia="Wingdings, Wingdings" w:hAnsi="Wingdings, Wingdings" w:cs="Wingdings, 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, Wingdings" w:eastAsia="Wingdings, Wingdings" w:hAnsi="Wingdings, Wingdings" w:cs="Wingdings, 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, Geneva" w:eastAsia="Symbol, Geneva" w:hAnsi="Symbol, Geneva" w:cs="Symbol, Geneva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, Wingdings" w:eastAsia="Wingdings, Wingdings" w:hAnsi="Wingdings, Wingdings" w:cs="Wingdings, 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, Geneva" w:eastAsia="Symbol, Geneva" w:hAnsi="Symbol, Geneva" w:cs="Symbol, Geneva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, Wingdings" w:eastAsia="Wingdings, Wingdings" w:hAnsi="Wingdings, Wingdings" w:cs="Wingdings, Wingdings"/>
      </w:rPr>
    </w:lvl>
  </w:abstractNum>
  <w:abstractNum w:abstractNumId="24" w15:restartNumberingAfterBreak="0">
    <w:nsid w:val="5D666712"/>
    <w:multiLevelType w:val="multilevel"/>
    <w:tmpl w:val="CE4EFD84"/>
    <w:styleLink w:val="WWNum1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/>
      </w:rPr>
    </w:lvl>
  </w:abstractNum>
  <w:abstractNum w:abstractNumId="25" w15:restartNumberingAfterBreak="0">
    <w:nsid w:val="68943480"/>
    <w:multiLevelType w:val="multilevel"/>
    <w:tmpl w:val="C01EB7FC"/>
    <w:styleLink w:val="WWNum8"/>
    <w:lvl w:ilvl="0">
      <w:numFmt w:val="bullet"/>
      <w:lvlText w:val="-"/>
      <w:lvlJc w:val="left"/>
      <w:pPr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6" w15:restartNumberingAfterBreak="0">
    <w:nsid w:val="6BD7754B"/>
    <w:multiLevelType w:val="multilevel"/>
    <w:tmpl w:val="1A382756"/>
    <w:styleLink w:val="WWNum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/>
      </w:rPr>
    </w:lvl>
  </w:abstractNum>
  <w:abstractNum w:abstractNumId="27" w15:restartNumberingAfterBreak="0">
    <w:nsid w:val="72853A35"/>
    <w:multiLevelType w:val="multilevel"/>
    <w:tmpl w:val="74BAA70A"/>
    <w:styleLink w:val="RTFNum5"/>
    <w:lvl w:ilvl="0">
      <w:numFmt w:val="bullet"/>
      <w:lvlText w:val=""/>
      <w:lvlJc w:val="left"/>
      <w:pPr>
        <w:ind w:left="720" w:hanging="360"/>
      </w:pPr>
      <w:rPr>
        <w:rFonts w:ascii="Wingdings, Wingdings" w:eastAsia="Wingdings, Wingdings" w:hAnsi="Wingdings, Wingdings" w:cs="Wingdings, 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, Wingdings" w:eastAsia="Wingdings, Wingdings" w:hAnsi="Wingdings, Wingdings" w:cs="Wingdings, 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, Geneva" w:eastAsia="Symbol, Geneva" w:hAnsi="Symbol, Geneva" w:cs="Symbol, Geneva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, Wingdings" w:eastAsia="Wingdings, Wingdings" w:hAnsi="Wingdings, Wingdings" w:cs="Wingdings, 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, Geneva" w:eastAsia="Symbol, Geneva" w:hAnsi="Symbol, Geneva" w:cs="Symbol, Geneva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, Wingdings" w:eastAsia="Wingdings, Wingdings" w:hAnsi="Wingdings, Wingdings" w:cs="Wingdings, Wingdings"/>
      </w:rPr>
    </w:lvl>
  </w:abstractNum>
  <w:abstractNum w:abstractNumId="28" w15:restartNumberingAfterBreak="0">
    <w:nsid w:val="748326DF"/>
    <w:multiLevelType w:val="multilevel"/>
    <w:tmpl w:val="D9B44DA0"/>
    <w:styleLink w:val="RTFNum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9" w15:restartNumberingAfterBreak="0">
    <w:nsid w:val="7A3217CF"/>
    <w:multiLevelType w:val="multilevel"/>
    <w:tmpl w:val="2376B050"/>
    <w:styleLink w:val="WW8Num16"/>
    <w:lvl w:ilvl="0">
      <w:numFmt w:val="bullet"/>
      <w:lvlText w:val="-"/>
      <w:lvlJc w:val="left"/>
      <w:pPr>
        <w:ind w:left="284" w:hanging="284"/>
      </w:pPr>
      <w:rPr>
        <w:rFonts w:ascii="Symbol" w:hAnsi="Symbol" w:hint="default"/>
      </w:rPr>
    </w:lvl>
    <w:lvl w:ilvl="1">
      <w:numFmt w:val="bullet"/>
      <w:lvlText w:val="•"/>
      <w:lvlJc w:val="left"/>
      <w:pPr>
        <w:ind w:left="1080" w:hanging="360"/>
      </w:pPr>
      <w:rPr>
        <w:rFonts w:ascii="Marianne" w:hAnsi="Marianne" w:hint="default"/>
        <w:sz w:val="18"/>
        <w:szCs w:val="18"/>
      </w:rPr>
    </w:lvl>
    <w:lvl w:ilvl="2">
      <w:start w:val="1"/>
      <w:numFmt w:val="bullet"/>
      <w:lvlText w:val="➢"/>
      <w:lvlJc w:val="left"/>
      <w:pPr>
        <w:ind w:left="1440" w:hanging="360"/>
      </w:pPr>
      <w:rPr>
        <w:rFonts w:ascii="StarSymbol" w:hAnsi="StarSymbol"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30" w15:restartNumberingAfterBreak="0">
    <w:nsid w:val="7B652F54"/>
    <w:multiLevelType w:val="multilevel"/>
    <w:tmpl w:val="B308CE4C"/>
    <w:styleLink w:val="Outline"/>
    <w:lvl w:ilvl="0">
      <w:start w:val="1"/>
      <w:numFmt w:val="none"/>
      <w:lvlText w:val="%1"/>
      <w:lvlJc w:val="left"/>
      <w:rPr>
        <w:rFonts w:cs="Times New Roman"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decimal"/>
      <w:pStyle w:val="SETECTextepuce1"/>
      <w:lvlText w:val="%5."/>
      <w:lvlJc w:val="left"/>
      <w:pPr>
        <w:ind w:left="643" w:hanging="283"/>
      </w:pPr>
      <w:rPr>
        <w:rFonts w:cs="Times New Roman"/>
        <w:b/>
        <w:i w:val="0"/>
        <w:sz w:val="20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31" w15:restartNumberingAfterBreak="0">
    <w:nsid w:val="7E6673FE"/>
    <w:multiLevelType w:val="multilevel"/>
    <w:tmpl w:val="42B2103A"/>
    <w:styleLink w:val="WWNum5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/>
      </w:rPr>
    </w:lvl>
  </w:abstractNum>
  <w:num w:numId="1">
    <w:abstractNumId w:val="17"/>
  </w:num>
  <w:num w:numId="2">
    <w:abstractNumId w:val="30"/>
  </w:num>
  <w:num w:numId="3">
    <w:abstractNumId w:val="11"/>
  </w:num>
  <w:num w:numId="4">
    <w:abstractNumId w:val="15"/>
  </w:num>
  <w:num w:numId="5">
    <w:abstractNumId w:val="23"/>
  </w:num>
  <w:num w:numId="6">
    <w:abstractNumId w:val="27"/>
  </w:num>
  <w:num w:numId="7">
    <w:abstractNumId w:val="28"/>
  </w:num>
  <w:num w:numId="8">
    <w:abstractNumId w:val="22"/>
  </w:num>
  <w:num w:numId="9">
    <w:abstractNumId w:val="13"/>
  </w:num>
  <w:num w:numId="10">
    <w:abstractNumId w:val="29"/>
  </w:num>
  <w:num w:numId="11">
    <w:abstractNumId w:val="3"/>
  </w:num>
  <w:num w:numId="12">
    <w:abstractNumId w:val="1"/>
  </w:num>
  <w:num w:numId="13">
    <w:abstractNumId w:val="4"/>
  </w:num>
  <w:num w:numId="14">
    <w:abstractNumId w:val="24"/>
  </w:num>
  <w:num w:numId="15">
    <w:abstractNumId w:val="10"/>
  </w:num>
  <w:num w:numId="16">
    <w:abstractNumId w:val="21"/>
  </w:num>
  <w:num w:numId="17">
    <w:abstractNumId w:val="18"/>
  </w:num>
  <w:num w:numId="18">
    <w:abstractNumId w:val="14"/>
  </w:num>
  <w:num w:numId="19">
    <w:abstractNumId w:val="2"/>
  </w:num>
  <w:num w:numId="20">
    <w:abstractNumId w:val="12"/>
  </w:num>
  <w:num w:numId="21">
    <w:abstractNumId w:val="20"/>
  </w:num>
  <w:num w:numId="22">
    <w:abstractNumId w:val="6"/>
  </w:num>
  <w:num w:numId="23">
    <w:abstractNumId w:val="31"/>
  </w:num>
  <w:num w:numId="24">
    <w:abstractNumId w:val="26"/>
  </w:num>
  <w:num w:numId="25">
    <w:abstractNumId w:val="19"/>
  </w:num>
  <w:num w:numId="26">
    <w:abstractNumId w:val="25"/>
  </w:num>
  <w:num w:numId="27">
    <w:abstractNumId w:val="9"/>
  </w:num>
  <w:num w:numId="28">
    <w:abstractNumId w:val="0"/>
    <w:lvlOverride w:ilvl="0">
      <w:startOverride w:val="1"/>
    </w:lvlOverride>
  </w:num>
  <w:num w:numId="29">
    <w:abstractNumId w:val="8"/>
  </w:num>
  <w:num w:numId="30">
    <w:abstractNumId w:val="16"/>
  </w:num>
  <w:num w:numId="31">
    <w:abstractNumId w:val="5"/>
  </w:num>
  <w:num w:numId="32">
    <w:abstractNumId w:val="7"/>
  </w:num>
  <w:num w:numId="33">
    <w:abstractNumId w:val="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08"/>
  <w:autoHyphenation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BF2"/>
    <w:rsid w:val="00043E47"/>
    <w:rsid w:val="0004749B"/>
    <w:rsid w:val="00072028"/>
    <w:rsid w:val="000A0CC7"/>
    <w:rsid w:val="000D4350"/>
    <w:rsid w:val="000E0399"/>
    <w:rsid w:val="001033FC"/>
    <w:rsid w:val="00112273"/>
    <w:rsid w:val="001269EC"/>
    <w:rsid w:val="00131224"/>
    <w:rsid w:val="0014336B"/>
    <w:rsid w:val="00185225"/>
    <w:rsid w:val="00196455"/>
    <w:rsid w:val="001A19CD"/>
    <w:rsid w:val="001C7289"/>
    <w:rsid w:val="001E0498"/>
    <w:rsid w:val="001F43BE"/>
    <w:rsid w:val="002227D4"/>
    <w:rsid w:val="00231A39"/>
    <w:rsid w:val="0024200F"/>
    <w:rsid w:val="002511B7"/>
    <w:rsid w:val="002604A1"/>
    <w:rsid w:val="0026771F"/>
    <w:rsid w:val="00280CDE"/>
    <w:rsid w:val="0028617F"/>
    <w:rsid w:val="002A6645"/>
    <w:rsid w:val="002A73DF"/>
    <w:rsid w:val="002C303A"/>
    <w:rsid w:val="002D4BD3"/>
    <w:rsid w:val="00334AC8"/>
    <w:rsid w:val="00340542"/>
    <w:rsid w:val="003461AD"/>
    <w:rsid w:val="003D2438"/>
    <w:rsid w:val="00422957"/>
    <w:rsid w:val="00427DF9"/>
    <w:rsid w:val="00470487"/>
    <w:rsid w:val="004C2C2E"/>
    <w:rsid w:val="004F738C"/>
    <w:rsid w:val="004F77A7"/>
    <w:rsid w:val="0051386C"/>
    <w:rsid w:val="00515503"/>
    <w:rsid w:val="00542ECB"/>
    <w:rsid w:val="0058211E"/>
    <w:rsid w:val="00585898"/>
    <w:rsid w:val="005D356C"/>
    <w:rsid w:val="005E2FC0"/>
    <w:rsid w:val="005E55F8"/>
    <w:rsid w:val="005F64B7"/>
    <w:rsid w:val="00622C8A"/>
    <w:rsid w:val="00636D0D"/>
    <w:rsid w:val="00655BE5"/>
    <w:rsid w:val="0067635C"/>
    <w:rsid w:val="00694CF3"/>
    <w:rsid w:val="006A5647"/>
    <w:rsid w:val="006B77A5"/>
    <w:rsid w:val="006F6846"/>
    <w:rsid w:val="00746F09"/>
    <w:rsid w:val="007609B2"/>
    <w:rsid w:val="00761264"/>
    <w:rsid w:val="00761EC0"/>
    <w:rsid w:val="007678CA"/>
    <w:rsid w:val="00783596"/>
    <w:rsid w:val="007D014B"/>
    <w:rsid w:val="007F1EB5"/>
    <w:rsid w:val="007F3565"/>
    <w:rsid w:val="007F5529"/>
    <w:rsid w:val="008130DD"/>
    <w:rsid w:val="00847183"/>
    <w:rsid w:val="008511DF"/>
    <w:rsid w:val="008E31F5"/>
    <w:rsid w:val="008F0868"/>
    <w:rsid w:val="00927FF9"/>
    <w:rsid w:val="00932F37"/>
    <w:rsid w:val="00952E4D"/>
    <w:rsid w:val="009A18B9"/>
    <w:rsid w:val="009B5743"/>
    <w:rsid w:val="009F7C60"/>
    <w:rsid w:val="00A074D8"/>
    <w:rsid w:val="00A15246"/>
    <w:rsid w:val="00A35517"/>
    <w:rsid w:val="00A419DA"/>
    <w:rsid w:val="00A62BF2"/>
    <w:rsid w:val="00A773EC"/>
    <w:rsid w:val="00A946C3"/>
    <w:rsid w:val="00AA1628"/>
    <w:rsid w:val="00AB6B1F"/>
    <w:rsid w:val="00AD0A5E"/>
    <w:rsid w:val="00AD310C"/>
    <w:rsid w:val="00AE071C"/>
    <w:rsid w:val="00AE273E"/>
    <w:rsid w:val="00B13ED4"/>
    <w:rsid w:val="00B272CC"/>
    <w:rsid w:val="00B312BC"/>
    <w:rsid w:val="00B400DB"/>
    <w:rsid w:val="00B44E53"/>
    <w:rsid w:val="00B60E1A"/>
    <w:rsid w:val="00B64CB1"/>
    <w:rsid w:val="00B67D24"/>
    <w:rsid w:val="00B919C6"/>
    <w:rsid w:val="00BF319F"/>
    <w:rsid w:val="00BF329E"/>
    <w:rsid w:val="00C1135C"/>
    <w:rsid w:val="00C158A3"/>
    <w:rsid w:val="00C2365C"/>
    <w:rsid w:val="00C435C2"/>
    <w:rsid w:val="00C46F7C"/>
    <w:rsid w:val="00C63C5E"/>
    <w:rsid w:val="00CA7690"/>
    <w:rsid w:val="00CC2AB5"/>
    <w:rsid w:val="00CD1DB0"/>
    <w:rsid w:val="00D04A81"/>
    <w:rsid w:val="00D36D2C"/>
    <w:rsid w:val="00D62F71"/>
    <w:rsid w:val="00DB0666"/>
    <w:rsid w:val="00DC699F"/>
    <w:rsid w:val="00DD305F"/>
    <w:rsid w:val="00DE20DB"/>
    <w:rsid w:val="00E20F2D"/>
    <w:rsid w:val="00E25249"/>
    <w:rsid w:val="00E40501"/>
    <w:rsid w:val="00E41C0C"/>
    <w:rsid w:val="00E65401"/>
    <w:rsid w:val="00E65499"/>
    <w:rsid w:val="00EA5A61"/>
    <w:rsid w:val="00ED1742"/>
    <w:rsid w:val="00EF22F6"/>
    <w:rsid w:val="00F0203B"/>
    <w:rsid w:val="00F12EE7"/>
    <w:rsid w:val="00F16CE3"/>
    <w:rsid w:val="00F87EBC"/>
    <w:rsid w:val="00FC6157"/>
    <w:rsid w:val="00FD059B"/>
    <w:rsid w:val="00FD753F"/>
    <w:rsid w:val="00FE28D5"/>
    <w:rsid w:val="00FF5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6550195B"/>
  <w15:docId w15:val="{10F7B2A9-3B04-4BED-BBDA-18C59EC10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fr-FR" w:eastAsia="fr-FR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CB1"/>
    <w:pPr>
      <w:suppressAutoHyphens/>
      <w:autoSpaceDE w:val="0"/>
    </w:pPr>
    <w:rPr>
      <w:rFonts w:ascii="Marianne" w:hAnsi="Marianne" w:cs="Arial"/>
    </w:rPr>
  </w:style>
  <w:style w:type="paragraph" w:styleId="Titre1">
    <w:name w:val="heading 1"/>
    <w:basedOn w:val="Standard"/>
    <w:next w:val="Standard"/>
    <w:link w:val="Titre1Car"/>
    <w:uiPriority w:val="9"/>
    <w:qFormat/>
    <w:rsid w:val="00B64CB1"/>
    <w:pPr>
      <w:keepNext/>
      <w:pageBreakBefore/>
      <w:widowControl/>
      <w:numPr>
        <w:numId w:val="32"/>
      </w:numPr>
      <w:shd w:val="clear" w:color="auto" w:fill="BDD6EE" w:themeFill="accent5" w:themeFillTint="66"/>
      <w:spacing w:before="601" w:after="238"/>
      <w:outlineLvl w:val="0"/>
    </w:pPr>
    <w:rPr>
      <w:rFonts w:eastAsia="Arial"/>
      <w:b/>
      <w:bCs/>
      <w:smallCaps/>
      <w:sz w:val="30"/>
      <w:u w:val="single"/>
    </w:rPr>
  </w:style>
  <w:style w:type="paragraph" w:styleId="Titre2">
    <w:name w:val="heading 2"/>
    <w:basedOn w:val="Standard"/>
    <w:next w:val="Standard"/>
    <w:link w:val="Titre2Car"/>
    <w:uiPriority w:val="9"/>
    <w:unhideWhenUsed/>
    <w:qFormat/>
    <w:rsid w:val="00B64CB1"/>
    <w:pPr>
      <w:keepNext/>
      <w:widowControl/>
      <w:numPr>
        <w:ilvl w:val="1"/>
        <w:numId w:val="32"/>
      </w:numPr>
      <w:spacing w:before="238" w:after="119"/>
      <w:outlineLvl w:val="1"/>
    </w:pPr>
    <w:rPr>
      <w:rFonts w:eastAsia="Arial"/>
      <w:b/>
      <w:bCs/>
      <w:i/>
      <w:iCs/>
      <w:sz w:val="28"/>
      <w:szCs w:val="28"/>
      <w:u w:val="single"/>
    </w:rPr>
  </w:style>
  <w:style w:type="paragraph" w:styleId="Titre3">
    <w:name w:val="heading 3"/>
    <w:basedOn w:val="Standard"/>
    <w:next w:val="Standard"/>
    <w:link w:val="Titre3Car"/>
    <w:uiPriority w:val="9"/>
    <w:unhideWhenUsed/>
    <w:qFormat/>
    <w:rsid w:val="00B64CB1"/>
    <w:pPr>
      <w:keepNext/>
      <w:widowControl/>
      <w:numPr>
        <w:ilvl w:val="2"/>
        <w:numId w:val="32"/>
      </w:numPr>
      <w:spacing w:before="238" w:after="119"/>
      <w:outlineLvl w:val="2"/>
    </w:pPr>
    <w:rPr>
      <w:rFonts w:eastAsia="Arial"/>
      <w:b/>
      <w:bCs/>
      <w:i/>
      <w:sz w:val="28"/>
      <w:szCs w:val="28"/>
    </w:rPr>
  </w:style>
  <w:style w:type="paragraph" w:styleId="Titre4">
    <w:name w:val="heading 4"/>
    <w:basedOn w:val="Standard"/>
    <w:next w:val="Textbody"/>
    <w:link w:val="Titre4Car"/>
    <w:uiPriority w:val="9"/>
    <w:unhideWhenUsed/>
    <w:qFormat/>
    <w:rsid w:val="00B64CB1"/>
    <w:pPr>
      <w:numPr>
        <w:ilvl w:val="3"/>
        <w:numId w:val="32"/>
      </w:numPr>
      <w:spacing w:before="240"/>
      <w:jc w:val="both"/>
      <w:outlineLvl w:val="3"/>
    </w:pPr>
    <w:rPr>
      <w:b/>
      <w:bCs/>
      <w:sz w:val="20"/>
      <w:szCs w:val="20"/>
      <w:u w:val="single"/>
    </w:rPr>
  </w:style>
  <w:style w:type="paragraph" w:styleId="Titre5">
    <w:name w:val="heading 5"/>
    <w:basedOn w:val="Standard"/>
    <w:next w:val="Textbody"/>
    <w:link w:val="Titre5Car"/>
    <w:uiPriority w:val="9"/>
    <w:unhideWhenUsed/>
    <w:qFormat/>
    <w:rsid w:val="00B64CB1"/>
    <w:pPr>
      <w:keepNext/>
      <w:spacing w:before="240" w:after="240"/>
      <w:outlineLvl w:val="4"/>
    </w:pPr>
    <w:rPr>
      <w:b/>
      <w:i/>
      <w:sz w:val="20"/>
      <w:szCs w:val="20"/>
    </w:rPr>
  </w:style>
  <w:style w:type="paragraph" w:styleId="Titre6">
    <w:name w:val="heading 6"/>
    <w:basedOn w:val="Standard"/>
    <w:next w:val="Textbody"/>
    <w:link w:val="Titre6Car"/>
    <w:uiPriority w:val="9"/>
    <w:unhideWhenUsed/>
    <w:qFormat/>
    <w:rsid w:val="00B64CB1"/>
    <w:pPr>
      <w:spacing w:before="240"/>
      <w:jc w:val="both"/>
      <w:outlineLvl w:val="5"/>
    </w:pPr>
    <w:rPr>
      <w:rFonts w:cs="Times New Roman"/>
      <w:kern w:val="0"/>
      <w:sz w:val="20"/>
      <w:szCs w:val="20"/>
      <w:u w:val="single"/>
    </w:rPr>
  </w:style>
  <w:style w:type="paragraph" w:styleId="Titre7">
    <w:name w:val="heading 7"/>
    <w:basedOn w:val="Heading"/>
    <w:next w:val="Textbody"/>
    <w:link w:val="Titre7Car"/>
    <w:rsid w:val="00B64CB1"/>
    <w:pPr>
      <w:spacing w:before="60" w:after="60"/>
      <w:outlineLvl w:val="6"/>
    </w:pPr>
    <w:rPr>
      <w:b/>
      <w:bCs/>
    </w:rPr>
  </w:style>
  <w:style w:type="paragraph" w:styleId="Titre8">
    <w:name w:val="heading 8"/>
    <w:basedOn w:val="Heading"/>
    <w:next w:val="Textbody"/>
    <w:link w:val="Titre8Car"/>
    <w:rsid w:val="00B64CB1"/>
    <w:pPr>
      <w:spacing w:before="60" w:after="60"/>
      <w:outlineLvl w:val="7"/>
    </w:pPr>
    <w:rPr>
      <w:b/>
      <w:bCs/>
      <w:i/>
      <w:iCs/>
    </w:rPr>
  </w:style>
  <w:style w:type="paragraph" w:styleId="Titre9">
    <w:name w:val="heading 9"/>
    <w:basedOn w:val="Heading"/>
    <w:next w:val="Textbody"/>
    <w:link w:val="Titre9Car"/>
    <w:rsid w:val="00B64CB1"/>
    <w:pPr>
      <w:spacing w:before="60" w:after="60"/>
      <w:outlineLvl w:val="8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rsid w:val="00B64CB1"/>
    <w:pPr>
      <w:suppressAutoHyphens/>
    </w:pPr>
    <w:rPr>
      <w:rFonts w:ascii="Marianne" w:hAnsi="Marianne" w:cs="Arial"/>
    </w:rPr>
  </w:style>
  <w:style w:type="paragraph" w:customStyle="1" w:styleId="Heading">
    <w:name w:val="Heading"/>
    <w:basedOn w:val="Standard"/>
    <w:next w:val="Normal"/>
    <w:rsid w:val="00B64CB1"/>
    <w:pPr>
      <w:keepNext/>
      <w:spacing w:before="240" w:after="120"/>
    </w:pPr>
    <w:rPr>
      <w:sz w:val="28"/>
      <w:szCs w:val="28"/>
    </w:rPr>
  </w:style>
  <w:style w:type="paragraph" w:customStyle="1" w:styleId="Textbody">
    <w:name w:val="Text body"/>
    <w:basedOn w:val="Standard"/>
    <w:rsid w:val="00B64CB1"/>
    <w:pPr>
      <w:spacing w:after="120"/>
    </w:pPr>
  </w:style>
  <w:style w:type="paragraph" w:styleId="Liste">
    <w:name w:val="List"/>
    <w:basedOn w:val="Textbody"/>
    <w:rsid w:val="00B64CB1"/>
    <w:rPr>
      <w:rFonts w:eastAsia="Liberation Sans"/>
    </w:rPr>
  </w:style>
  <w:style w:type="paragraph" w:customStyle="1" w:styleId="HeaderandFooter">
    <w:name w:val="Header and Footer"/>
    <w:basedOn w:val="Standard"/>
    <w:rsid w:val="00B64CB1"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Standard"/>
    <w:link w:val="En-tteCar"/>
    <w:rsid w:val="00B64CB1"/>
    <w:pPr>
      <w:tabs>
        <w:tab w:val="center" w:pos="4513"/>
        <w:tab w:val="right" w:pos="9026"/>
      </w:tabs>
    </w:pPr>
  </w:style>
  <w:style w:type="paragraph" w:styleId="Pieddepage">
    <w:name w:val="footer"/>
    <w:basedOn w:val="Standard"/>
    <w:link w:val="PieddepageCar"/>
    <w:rsid w:val="00B64CB1"/>
    <w:pPr>
      <w:suppressLineNumbers/>
      <w:tabs>
        <w:tab w:val="center" w:pos="4818"/>
        <w:tab w:val="right" w:pos="9637"/>
      </w:tabs>
    </w:pPr>
  </w:style>
  <w:style w:type="paragraph" w:customStyle="1" w:styleId="TableContents">
    <w:name w:val="Table Contents"/>
    <w:basedOn w:val="Standard"/>
    <w:rsid w:val="00B64CB1"/>
    <w:pPr>
      <w:suppressLineNumbers/>
    </w:pPr>
  </w:style>
  <w:style w:type="paragraph" w:customStyle="1" w:styleId="TableHeading">
    <w:name w:val="Table Heading"/>
    <w:basedOn w:val="TableContents"/>
    <w:rsid w:val="00B64CB1"/>
    <w:pPr>
      <w:jc w:val="center"/>
    </w:pPr>
    <w:rPr>
      <w:b/>
      <w:bCs/>
      <w:i/>
      <w:iCs/>
    </w:rPr>
  </w:style>
  <w:style w:type="paragraph" w:styleId="Lgende">
    <w:name w:val="caption"/>
    <w:basedOn w:val="Standard"/>
    <w:rsid w:val="00B64CB1"/>
    <w:pPr>
      <w:suppressLineNumbers/>
      <w:spacing w:before="120" w:after="120"/>
    </w:pPr>
    <w:rPr>
      <w:rFonts w:eastAsia="Liberation Sans"/>
      <w:i/>
      <w:iCs/>
    </w:rPr>
  </w:style>
  <w:style w:type="paragraph" w:customStyle="1" w:styleId="Footnote">
    <w:name w:val="Footnote"/>
    <w:basedOn w:val="Standard"/>
    <w:rsid w:val="00B64CB1"/>
    <w:rPr>
      <w:color w:val="000000"/>
      <w:sz w:val="18"/>
    </w:rPr>
  </w:style>
  <w:style w:type="paragraph" w:customStyle="1" w:styleId="Index">
    <w:name w:val="Index"/>
    <w:basedOn w:val="Standard"/>
    <w:rsid w:val="00B64CB1"/>
    <w:pPr>
      <w:suppressLineNumbers/>
    </w:pPr>
    <w:rPr>
      <w:rFonts w:eastAsia="Liberation Sans"/>
    </w:rPr>
  </w:style>
  <w:style w:type="paragraph" w:customStyle="1" w:styleId="Reponses">
    <w:name w:val="Reponses"/>
    <w:basedOn w:val="Standard"/>
    <w:rsid w:val="00B64CB1"/>
    <w:pPr>
      <w:ind w:left="567" w:right="567"/>
    </w:pPr>
  </w:style>
  <w:style w:type="paragraph" w:customStyle="1" w:styleId="Parareponse">
    <w:name w:val="Para_reponse"/>
    <w:basedOn w:val="Standard"/>
    <w:rsid w:val="00B64CB1"/>
    <w:pPr>
      <w:spacing w:before="120" w:after="120"/>
    </w:pPr>
  </w:style>
  <w:style w:type="paragraph" w:customStyle="1" w:styleId="Null">
    <w:name w:val="Null"/>
    <w:basedOn w:val="Standard"/>
    <w:rsid w:val="00B64CB1"/>
    <w:rPr>
      <w:sz w:val="2"/>
    </w:rPr>
  </w:style>
  <w:style w:type="paragraph" w:customStyle="1" w:styleId="Trame">
    <w:name w:val="Trame"/>
    <w:basedOn w:val="Standard"/>
    <w:rsid w:val="00B64CB1"/>
    <w:pPr>
      <w:shd w:val="clear" w:color="auto" w:fill="FFFFFF"/>
      <w:jc w:val="center"/>
    </w:pPr>
    <w:rPr>
      <w:b/>
      <w:sz w:val="40"/>
    </w:rPr>
  </w:style>
  <w:style w:type="paragraph" w:customStyle="1" w:styleId="Cadrerelief">
    <w:name w:val="Cadre_relief"/>
    <w:basedOn w:val="Standard"/>
    <w:rsid w:val="00B64CB1"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Textbody"/>
    <w:qFormat/>
    <w:rsid w:val="00B64CB1"/>
    <w:pPr>
      <w:jc w:val="both"/>
    </w:pPr>
    <w:rPr>
      <w:sz w:val="20"/>
      <w:szCs w:val="20"/>
    </w:rPr>
  </w:style>
  <w:style w:type="paragraph" w:customStyle="1" w:styleId="TableauNormal1">
    <w:name w:val="Tableau Normal1"/>
    <w:rsid w:val="00B64CB1"/>
    <w:pPr>
      <w:suppressAutoHyphens/>
    </w:pPr>
    <w:rPr>
      <w:lang w:eastAsia="zh-CN" w:bidi="hi-IN"/>
    </w:rPr>
  </w:style>
  <w:style w:type="paragraph" w:customStyle="1" w:styleId="Standarduser">
    <w:name w:val="Standard (user)"/>
    <w:rsid w:val="00B64CB1"/>
    <w:pPr>
      <w:suppressAutoHyphens/>
      <w:jc w:val="both"/>
      <w:textAlignment w:val="auto"/>
    </w:pPr>
    <w:rPr>
      <w:rFonts w:eastAsia="Arial Unicode MS" w:cs="Arial"/>
      <w:lang w:bidi="hi-IN"/>
    </w:rPr>
  </w:style>
  <w:style w:type="paragraph" w:customStyle="1" w:styleId="Paradouble">
    <w:name w:val="Para_double"/>
    <w:basedOn w:val="Paragraphe"/>
    <w:rsid w:val="00B64CB1"/>
    <w:pPr>
      <w:spacing w:after="240"/>
    </w:pPr>
  </w:style>
  <w:style w:type="paragraph" w:customStyle="1" w:styleId="TableauNormal2">
    <w:name w:val="Tableau Normal2"/>
    <w:pPr>
      <w:suppressAutoHyphens/>
    </w:pPr>
  </w:style>
  <w:style w:type="character" w:customStyle="1" w:styleId="FootnoteSymbol">
    <w:name w:val="Footnote Symbol"/>
    <w:basedOn w:val="Policepardfaut"/>
    <w:rsid w:val="00B64CB1"/>
    <w:rPr>
      <w:rFonts w:ascii="Times New Roman" w:eastAsia="Times New Roman" w:hAnsi="Times New Roman" w:cs="Times New Roman"/>
      <w:position w:val="0"/>
      <w:sz w:val="18"/>
      <w:vertAlign w:val="superscript"/>
    </w:rPr>
  </w:style>
  <w:style w:type="character" w:styleId="Numrodepage">
    <w:name w:val="page number"/>
    <w:basedOn w:val="Policepardfaut"/>
    <w:rsid w:val="00B64CB1"/>
  </w:style>
  <w:style w:type="character" w:customStyle="1" w:styleId="Bullet20Symbols">
    <w:name w:val="Bullet_20_Symbols"/>
    <w:rsid w:val="00B64CB1"/>
  </w:style>
  <w:style w:type="character" w:customStyle="1" w:styleId="BulletSymbols">
    <w:name w:val="Bullet Symbols"/>
    <w:rsid w:val="00B64CB1"/>
    <w:rPr>
      <w:rFonts w:ascii="StarSymbol" w:eastAsia="StarSymbol" w:hAnsi="StarSymbol" w:cs="StarSymbol"/>
      <w:sz w:val="18"/>
      <w:szCs w:val="18"/>
    </w:rPr>
  </w:style>
  <w:style w:type="character" w:styleId="Appelnotedebasdep">
    <w:name w:val="footnote reference"/>
    <w:basedOn w:val="Policepardfaut"/>
    <w:rsid w:val="00B64CB1"/>
    <w:rPr>
      <w:position w:val="0"/>
      <w:vertAlign w:val="superscript"/>
    </w:rPr>
  </w:style>
  <w:style w:type="character" w:customStyle="1" w:styleId="Footnoteanchor">
    <w:name w:val="Footnote anchor"/>
    <w:rsid w:val="00B64CB1"/>
    <w:rPr>
      <w:position w:val="0"/>
      <w:vertAlign w:val="superscript"/>
    </w:rPr>
  </w:style>
  <w:style w:type="character" w:customStyle="1" w:styleId="Linenumbering">
    <w:name w:val="Line numbering"/>
    <w:rsid w:val="00B64CB1"/>
  </w:style>
  <w:style w:type="character" w:styleId="Marquedecommentaire">
    <w:name w:val="annotation reference"/>
    <w:basedOn w:val="Policepardfaut"/>
    <w:uiPriority w:val="99"/>
    <w:unhideWhenUsed/>
    <w:rsid w:val="00B64CB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64CB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B64CB1"/>
    <w:rPr>
      <w:rFonts w:ascii="Marianne" w:hAnsi="Marianne" w:cs="Aria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B64CB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B64CB1"/>
    <w:rPr>
      <w:rFonts w:ascii="Marianne" w:hAnsi="Marianne" w:cs="Arial"/>
      <w:b/>
      <w:bCs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B64CB1"/>
    <w:pPr>
      <w:keepNext/>
      <w:keepLines/>
      <w:spacing w:before="200" w:after="160"/>
      <w:ind w:left="862" w:right="862"/>
      <w:jc w:val="center"/>
    </w:pPr>
    <w:rPr>
      <w:rFonts w:cs="Mangal"/>
      <w:i/>
      <w:iCs/>
      <w:color w:val="2E74B5" w:themeColor="accent5" w:themeShade="BF"/>
      <w:szCs w:val="21"/>
    </w:rPr>
  </w:style>
  <w:style w:type="character" w:customStyle="1" w:styleId="CitationCar">
    <w:name w:val="Citation Car"/>
    <w:basedOn w:val="Policepardfaut"/>
    <w:link w:val="Citation"/>
    <w:uiPriority w:val="29"/>
    <w:rsid w:val="00B64CB1"/>
    <w:rPr>
      <w:rFonts w:ascii="Marianne" w:hAnsi="Marianne" w:cs="Mangal"/>
      <w:i/>
      <w:iCs/>
      <w:color w:val="2E74B5" w:themeColor="accent5" w:themeShade="BF"/>
      <w:szCs w:val="21"/>
    </w:rPr>
  </w:style>
  <w:style w:type="paragraph" w:customStyle="1" w:styleId="Contents1">
    <w:name w:val="Contents 1"/>
    <w:basedOn w:val="Index"/>
    <w:rsid w:val="00B64CB1"/>
    <w:pPr>
      <w:tabs>
        <w:tab w:val="right" w:leader="dot" w:pos="9637"/>
      </w:tabs>
      <w:spacing w:before="170"/>
    </w:pPr>
    <w:rPr>
      <w:b/>
    </w:rPr>
  </w:style>
  <w:style w:type="paragraph" w:customStyle="1" w:styleId="Contents2">
    <w:name w:val="Contents 2"/>
    <w:basedOn w:val="Index"/>
    <w:rsid w:val="00B64CB1"/>
    <w:pPr>
      <w:tabs>
        <w:tab w:val="right" w:leader="dot" w:pos="9637"/>
      </w:tabs>
      <w:ind w:left="283"/>
    </w:pPr>
  </w:style>
  <w:style w:type="paragraph" w:customStyle="1" w:styleId="Contents3">
    <w:name w:val="Contents 3"/>
    <w:basedOn w:val="Index"/>
    <w:rsid w:val="00B64CB1"/>
    <w:pPr>
      <w:tabs>
        <w:tab w:val="right" w:leader="dot" w:pos="9353"/>
      </w:tabs>
      <w:ind w:left="567"/>
    </w:pPr>
  </w:style>
  <w:style w:type="paragraph" w:customStyle="1" w:styleId="Contents4">
    <w:name w:val="Contents 4"/>
    <w:basedOn w:val="Index"/>
    <w:rsid w:val="00B64CB1"/>
    <w:pPr>
      <w:tabs>
        <w:tab w:val="right" w:leader="dot" w:pos="9353"/>
      </w:tabs>
      <w:ind w:left="850"/>
    </w:pPr>
  </w:style>
  <w:style w:type="paragraph" w:customStyle="1" w:styleId="ContentsHeading">
    <w:name w:val="Contents Heading"/>
    <w:basedOn w:val="Heading"/>
    <w:rsid w:val="00B64CB1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udecadre">
    <w:name w:val="Contenu de cadre"/>
    <w:basedOn w:val="Normal"/>
    <w:rsid w:val="00B64CB1"/>
    <w:pPr>
      <w:autoSpaceDE/>
      <w:autoSpaceDN/>
      <w:textAlignment w:val="auto"/>
    </w:pPr>
    <w:rPr>
      <w:rFonts w:ascii="Times New Roman" w:eastAsia="Times New Roman" w:hAnsi="Times New Roman" w:cs="Times New Roman"/>
      <w:kern w:val="0"/>
      <w:sz w:val="22"/>
      <w:szCs w:val="22"/>
      <w:lang w:eastAsia="en-US"/>
    </w:rPr>
  </w:style>
  <w:style w:type="paragraph" w:styleId="Corpsdetexte2">
    <w:name w:val="Body Text 2"/>
    <w:basedOn w:val="Standard"/>
    <w:link w:val="Corpsdetexte2Car"/>
    <w:rsid w:val="00B64CB1"/>
    <w:rPr>
      <w:sz w:val="20"/>
      <w:szCs w:val="20"/>
    </w:rPr>
  </w:style>
  <w:style w:type="character" w:customStyle="1" w:styleId="Corpsdetexte2Car">
    <w:name w:val="Corps de texte 2 Car"/>
    <w:basedOn w:val="Policepardfaut"/>
    <w:link w:val="Corpsdetexte2"/>
    <w:rsid w:val="00B64CB1"/>
    <w:rPr>
      <w:rFonts w:ascii="Marianne" w:hAnsi="Marianne" w:cs="Arial"/>
      <w:sz w:val="20"/>
      <w:szCs w:val="20"/>
    </w:rPr>
  </w:style>
  <w:style w:type="paragraph" w:customStyle="1" w:styleId="Default">
    <w:name w:val="Default"/>
    <w:rsid w:val="00B64CB1"/>
    <w:pPr>
      <w:widowControl/>
      <w:suppressAutoHyphens/>
      <w:autoSpaceDE w:val="0"/>
    </w:pPr>
    <w:rPr>
      <w:rFonts w:ascii="Arial" w:eastAsia="Arial" w:hAnsi="Arial" w:cs="Arial"/>
      <w:color w:val="000000"/>
    </w:rPr>
  </w:style>
  <w:style w:type="character" w:styleId="lev">
    <w:name w:val="Strong"/>
    <w:uiPriority w:val="22"/>
    <w:qFormat/>
    <w:rsid w:val="00B64CB1"/>
    <w:rPr>
      <w:b/>
      <w:bCs/>
      <w:sz w:val="22"/>
      <w:szCs w:val="22"/>
    </w:rPr>
  </w:style>
  <w:style w:type="character" w:customStyle="1" w:styleId="En-tteCar">
    <w:name w:val="En-tête Car"/>
    <w:basedOn w:val="Policepardfaut"/>
    <w:link w:val="En-tte"/>
    <w:rsid w:val="00B64CB1"/>
    <w:rPr>
      <w:rFonts w:ascii="Marianne" w:hAnsi="Marianne" w:cs="Arial"/>
    </w:rPr>
  </w:style>
  <w:style w:type="character" w:customStyle="1" w:styleId="Titre1Car">
    <w:name w:val="Titre 1 Car"/>
    <w:basedOn w:val="Policepardfaut"/>
    <w:link w:val="Titre1"/>
    <w:uiPriority w:val="9"/>
    <w:rsid w:val="00B64CB1"/>
    <w:rPr>
      <w:rFonts w:ascii="Marianne" w:eastAsia="Arial" w:hAnsi="Marianne" w:cs="Arial"/>
      <w:b/>
      <w:bCs/>
      <w:smallCaps/>
      <w:sz w:val="30"/>
      <w:u w:val="single"/>
      <w:shd w:val="clear" w:color="auto" w:fill="BDD6EE" w:themeFill="accent5" w:themeFillTint="66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B64CB1"/>
    <w:pPr>
      <w:keepLines/>
      <w:shd w:val="clear" w:color="auto" w:fill="auto"/>
      <w:suppressAutoHyphens w:val="0"/>
      <w:autoSpaceDN/>
      <w:spacing w:before="240" w:after="0" w:line="259" w:lineRule="auto"/>
      <w:ind w:firstLine="0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u w:val="none"/>
    </w:rPr>
  </w:style>
  <w:style w:type="paragraph" w:customStyle="1" w:styleId="Framecontents">
    <w:name w:val="Frame contents"/>
    <w:basedOn w:val="Textbody"/>
    <w:rsid w:val="00B64CB1"/>
  </w:style>
  <w:style w:type="table" w:styleId="Grilledutableau">
    <w:name w:val="Table Grid"/>
    <w:basedOn w:val="TableauNormal"/>
    <w:uiPriority w:val="39"/>
    <w:rsid w:val="00B64CB1"/>
    <w:pPr>
      <w:suppressAutoHyphens/>
    </w:pPr>
    <w:rPr>
      <w:rFonts w:ascii="Marianne" w:hAnsi="Marianne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autoRedefine/>
    <w:uiPriority w:val="99"/>
    <w:semiHidden/>
    <w:unhideWhenUsed/>
    <w:rsid w:val="00B64CB1"/>
    <w:pPr>
      <w:ind w:left="240" w:hanging="240"/>
    </w:pPr>
  </w:style>
  <w:style w:type="character" w:customStyle="1" w:styleId="IndexLink">
    <w:name w:val="Index Link"/>
    <w:rsid w:val="00B64CB1"/>
  </w:style>
  <w:style w:type="character" w:customStyle="1" w:styleId="Internetlink">
    <w:name w:val="Internet link"/>
    <w:rsid w:val="00B64CB1"/>
    <w:rPr>
      <w:color w:val="000080"/>
      <w:u w:val="single"/>
    </w:rPr>
  </w:style>
  <w:style w:type="character" w:styleId="Lienhypertexte">
    <w:name w:val="Hyperlink"/>
    <w:basedOn w:val="Policepardfaut"/>
    <w:uiPriority w:val="99"/>
    <w:unhideWhenUsed/>
    <w:rsid w:val="00B64CB1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B64CB1"/>
    <w:rPr>
      <w:color w:val="954F72" w:themeColor="followedHyperlink"/>
      <w:u w:val="single"/>
    </w:rPr>
  </w:style>
  <w:style w:type="character" w:customStyle="1" w:styleId="ListLabel1">
    <w:name w:val="ListLabel 1"/>
    <w:rsid w:val="00B64CB1"/>
    <w:rPr>
      <w:rFonts w:cs="Times New Roman"/>
    </w:rPr>
  </w:style>
  <w:style w:type="character" w:customStyle="1" w:styleId="ListLabel10">
    <w:name w:val="ListLabel 10"/>
    <w:rsid w:val="00B64CB1"/>
    <w:rPr>
      <w:rFonts w:eastAsia="OpenSymbol"/>
    </w:rPr>
  </w:style>
  <w:style w:type="character" w:customStyle="1" w:styleId="ListLabel11">
    <w:name w:val="ListLabel 11"/>
    <w:rsid w:val="00B64CB1"/>
    <w:rPr>
      <w:rFonts w:eastAsia="OpenSymbol"/>
    </w:rPr>
  </w:style>
  <w:style w:type="character" w:customStyle="1" w:styleId="ListLabel12">
    <w:name w:val="ListLabel 12"/>
    <w:rsid w:val="00B64CB1"/>
    <w:rPr>
      <w:rFonts w:eastAsia="OpenSymbol"/>
    </w:rPr>
  </w:style>
  <w:style w:type="character" w:customStyle="1" w:styleId="ListLabel13">
    <w:name w:val="ListLabel 13"/>
    <w:rsid w:val="00B64CB1"/>
    <w:rPr>
      <w:rFonts w:eastAsia="OpenSymbol"/>
    </w:rPr>
  </w:style>
  <w:style w:type="character" w:customStyle="1" w:styleId="ListLabel14">
    <w:name w:val="ListLabel 14"/>
    <w:rsid w:val="00B64CB1"/>
    <w:rPr>
      <w:rFonts w:eastAsia="OpenSymbol"/>
    </w:rPr>
  </w:style>
  <w:style w:type="character" w:customStyle="1" w:styleId="ListLabel15">
    <w:name w:val="ListLabel 15"/>
    <w:rsid w:val="00B64CB1"/>
    <w:rPr>
      <w:rFonts w:eastAsia="OpenSymbol"/>
    </w:rPr>
  </w:style>
  <w:style w:type="character" w:customStyle="1" w:styleId="ListLabel16">
    <w:name w:val="ListLabel 16"/>
    <w:rsid w:val="00B64CB1"/>
    <w:rPr>
      <w:rFonts w:eastAsia="OpenSymbol"/>
    </w:rPr>
  </w:style>
  <w:style w:type="character" w:customStyle="1" w:styleId="ListLabel17">
    <w:name w:val="ListLabel 17"/>
    <w:rsid w:val="00B64CB1"/>
    <w:rPr>
      <w:rFonts w:eastAsia="OpenSymbol"/>
    </w:rPr>
  </w:style>
  <w:style w:type="character" w:customStyle="1" w:styleId="ListLabel18">
    <w:name w:val="ListLabel 18"/>
    <w:rsid w:val="00B64CB1"/>
    <w:rPr>
      <w:rFonts w:eastAsia="OpenSymbol"/>
    </w:rPr>
  </w:style>
  <w:style w:type="character" w:customStyle="1" w:styleId="ListLabel19">
    <w:name w:val="ListLabel 19"/>
    <w:rsid w:val="00B64CB1"/>
    <w:rPr>
      <w:rFonts w:eastAsia="OpenSymbol"/>
    </w:rPr>
  </w:style>
  <w:style w:type="character" w:customStyle="1" w:styleId="ListLabel2">
    <w:name w:val="ListLabel 2"/>
    <w:rsid w:val="00B64CB1"/>
    <w:rPr>
      <w:rFonts w:cs="Times New Roman"/>
    </w:rPr>
  </w:style>
  <w:style w:type="character" w:customStyle="1" w:styleId="ListLabel20">
    <w:name w:val="ListLabel 20"/>
    <w:rsid w:val="00B64CB1"/>
    <w:rPr>
      <w:rFonts w:eastAsia="OpenSymbol"/>
    </w:rPr>
  </w:style>
  <w:style w:type="character" w:customStyle="1" w:styleId="ListLabel21">
    <w:name w:val="ListLabel 21"/>
    <w:rsid w:val="00B64CB1"/>
    <w:rPr>
      <w:rFonts w:eastAsia="OpenSymbol"/>
    </w:rPr>
  </w:style>
  <w:style w:type="character" w:customStyle="1" w:styleId="ListLabel22">
    <w:name w:val="ListLabel 22"/>
    <w:rsid w:val="00B64CB1"/>
    <w:rPr>
      <w:rFonts w:eastAsia="OpenSymbol"/>
    </w:rPr>
  </w:style>
  <w:style w:type="character" w:customStyle="1" w:styleId="ListLabel23">
    <w:name w:val="ListLabel 23"/>
    <w:rsid w:val="00B64CB1"/>
    <w:rPr>
      <w:rFonts w:eastAsia="OpenSymbol"/>
    </w:rPr>
  </w:style>
  <w:style w:type="character" w:customStyle="1" w:styleId="ListLabel24">
    <w:name w:val="ListLabel 24"/>
    <w:rsid w:val="00B64CB1"/>
    <w:rPr>
      <w:rFonts w:eastAsia="OpenSymbol"/>
    </w:rPr>
  </w:style>
  <w:style w:type="character" w:customStyle="1" w:styleId="ListLabel25">
    <w:name w:val="ListLabel 25"/>
    <w:rsid w:val="00B64CB1"/>
    <w:rPr>
      <w:rFonts w:eastAsia="OpenSymbol"/>
    </w:rPr>
  </w:style>
  <w:style w:type="character" w:customStyle="1" w:styleId="ListLabel26">
    <w:name w:val="ListLabel 26"/>
    <w:rsid w:val="00B64CB1"/>
    <w:rPr>
      <w:rFonts w:eastAsia="OpenSymbol"/>
    </w:rPr>
  </w:style>
  <w:style w:type="character" w:customStyle="1" w:styleId="ListLabel27">
    <w:name w:val="ListLabel 27"/>
    <w:rsid w:val="00B64CB1"/>
    <w:rPr>
      <w:rFonts w:eastAsia="OpenSymbol"/>
    </w:rPr>
  </w:style>
  <w:style w:type="character" w:customStyle="1" w:styleId="ListLabel3">
    <w:name w:val="ListLabel 3"/>
    <w:rsid w:val="00B64CB1"/>
    <w:rPr>
      <w:rFonts w:cs="Times New Roman"/>
    </w:rPr>
  </w:style>
  <w:style w:type="character" w:customStyle="1" w:styleId="ListLabel4">
    <w:name w:val="ListLabel 4"/>
    <w:rsid w:val="00B64CB1"/>
    <w:rPr>
      <w:rFonts w:cs="Times New Roman"/>
    </w:rPr>
  </w:style>
  <w:style w:type="character" w:customStyle="1" w:styleId="ListLabel5">
    <w:name w:val="ListLabel 5"/>
    <w:rsid w:val="00B64CB1"/>
    <w:rPr>
      <w:rFonts w:cs="Times New Roman"/>
      <w:b/>
      <w:i w:val="0"/>
      <w:sz w:val="20"/>
    </w:rPr>
  </w:style>
  <w:style w:type="character" w:customStyle="1" w:styleId="ListLabel6">
    <w:name w:val="ListLabel 6"/>
    <w:rsid w:val="00B64CB1"/>
    <w:rPr>
      <w:rFonts w:cs="Times New Roman"/>
    </w:rPr>
  </w:style>
  <w:style w:type="character" w:customStyle="1" w:styleId="ListLabel7">
    <w:name w:val="ListLabel 7"/>
    <w:rsid w:val="00B64CB1"/>
    <w:rPr>
      <w:rFonts w:cs="Times New Roman"/>
    </w:rPr>
  </w:style>
  <w:style w:type="character" w:customStyle="1" w:styleId="ListLabel8">
    <w:name w:val="ListLabel 8"/>
    <w:rsid w:val="00B64CB1"/>
    <w:rPr>
      <w:rFonts w:cs="Times New Roman"/>
    </w:rPr>
  </w:style>
  <w:style w:type="character" w:customStyle="1" w:styleId="ListLabel9">
    <w:name w:val="ListLabel 9"/>
    <w:rsid w:val="00B64CB1"/>
    <w:rPr>
      <w:rFonts w:cs="Times New Roman"/>
    </w:rPr>
  </w:style>
  <w:style w:type="paragraph" w:customStyle="1" w:styleId="m-BlocTitre">
    <w:name w:val="m-BlocTitre"/>
    <w:basedOn w:val="Standard"/>
    <w:rsid w:val="00B64CB1"/>
    <w:pPr>
      <w:jc w:val="center"/>
    </w:pPr>
    <w:rPr>
      <w:rFonts w:ascii="Liberation Serif" w:eastAsia="Liberation Serif" w:hAnsi="Liberation Serif" w:cs="Liberation Serif"/>
      <w:color w:val="4C4C4C"/>
      <w:sz w:val="22"/>
    </w:rPr>
  </w:style>
  <w:style w:type="paragraph" w:customStyle="1" w:styleId="mBlocTitreMLET">
    <w:name w:val="m_BlocTitre_MLET"/>
    <w:basedOn w:val="m-BlocTitre"/>
    <w:rsid w:val="00B64CB1"/>
    <w:rPr>
      <w:sz w:val="21"/>
    </w:rPr>
  </w:style>
  <w:style w:type="paragraph" w:customStyle="1" w:styleId="m-adressePied">
    <w:name w:val="m-adressePied"/>
    <w:basedOn w:val="Standard"/>
    <w:rsid w:val="00B64CB1"/>
    <w:pPr>
      <w:jc w:val="right"/>
    </w:pPr>
    <w:rPr>
      <w:sz w:val="14"/>
    </w:rPr>
  </w:style>
  <w:style w:type="character" w:styleId="Mentionnonrsolue">
    <w:name w:val="Unresolved Mention"/>
    <w:basedOn w:val="Policepardfaut"/>
    <w:uiPriority w:val="99"/>
    <w:semiHidden/>
    <w:unhideWhenUsed/>
    <w:rsid w:val="00B64CB1"/>
    <w:rPr>
      <w:color w:val="605E5C"/>
      <w:shd w:val="clear" w:color="auto" w:fill="E1DFDD"/>
    </w:rPr>
  </w:style>
  <w:style w:type="paragraph" w:customStyle="1" w:styleId="m-horaires">
    <w:name w:val="m-horaires"/>
    <w:basedOn w:val="Standard"/>
    <w:rsid w:val="00B64CB1"/>
    <w:pPr>
      <w:jc w:val="right"/>
    </w:pPr>
    <w:rPr>
      <w:sz w:val="16"/>
    </w:rPr>
  </w:style>
  <w:style w:type="paragraph" w:styleId="NormalWeb">
    <w:name w:val="Normal (Web)"/>
    <w:basedOn w:val="Standard"/>
    <w:rsid w:val="00B64CB1"/>
    <w:pPr>
      <w:spacing w:before="280" w:after="119"/>
    </w:pPr>
  </w:style>
  <w:style w:type="character" w:customStyle="1" w:styleId="NumberingSymbols">
    <w:name w:val="Numbering Symbols"/>
    <w:rsid w:val="00B64CB1"/>
  </w:style>
  <w:style w:type="numbering" w:customStyle="1" w:styleId="Outline">
    <w:name w:val="Outline"/>
    <w:basedOn w:val="Aucuneliste"/>
    <w:rsid w:val="00B64CB1"/>
    <w:pPr>
      <w:numPr>
        <w:numId w:val="2"/>
      </w:numPr>
    </w:pPr>
  </w:style>
  <w:style w:type="paragraph" w:styleId="Paragraphedeliste">
    <w:name w:val="List Paragraph"/>
    <w:basedOn w:val="Normal"/>
    <w:uiPriority w:val="34"/>
    <w:qFormat/>
    <w:rsid w:val="00B64CB1"/>
    <w:pPr>
      <w:ind w:left="720"/>
      <w:contextualSpacing/>
    </w:pPr>
  </w:style>
  <w:style w:type="character" w:customStyle="1" w:styleId="PieddepageCar">
    <w:name w:val="Pied de page Car"/>
    <w:basedOn w:val="Policepardfaut"/>
    <w:link w:val="Pieddepage"/>
    <w:rsid w:val="00B64CB1"/>
    <w:rPr>
      <w:rFonts w:ascii="Marianne" w:hAnsi="Marianne" w:cs="Arial"/>
    </w:rPr>
  </w:style>
  <w:style w:type="paragraph" w:customStyle="1" w:styleId="Praragraphe">
    <w:name w:val="Praragraphe"/>
    <w:basedOn w:val="Standard"/>
    <w:rsid w:val="00B64CB1"/>
    <w:pPr>
      <w:overflowPunct w:val="0"/>
      <w:autoSpaceDE w:val="0"/>
      <w:spacing w:before="120"/>
    </w:pPr>
  </w:style>
  <w:style w:type="paragraph" w:customStyle="1" w:styleId="Reponse">
    <w:name w:val="Reponse"/>
    <w:basedOn w:val="Normal"/>
    <w:rsid w:val="00B64CB1"/>
    <w:pPr>
      <w:autoSpaceDE/>
      <w:ind w:left="567" w:right="567"/>
      <w:jc w:val="both"/>
    </w:pPr>
    <w:rPr>
      <w:rFonts w:ascii="Times New Roman" w:eastAsia="Arial Unicode MS" w:hAnsi="Times New Roman" w:cs="Tahoma"/>
      <w:lang w:bidi="hi-IN"/>
    </w:rPr>
  </w:style>
  <w:style w:type="numbering" w:customStyle="1" w:styleId="RTFNum2">
    <w:name w:val="RTF_Num 2"/>
    <w:basedOn w:val="Aucuneliste"/>
    <w:rsid w:val="00B64CB1"/>
    <w:pPr>
      <w:numPr>
        <w:numId w:val="3"/>
      </w:numPr>
    </w:pPr>
  </w:style>
  <w:style w:type="character" w:customStyle="1" w:styleId="RTFNum21">
    <w:name w:val="RTF_Num 2 1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22">
    <w:name w:val="RTF_Num 2 2"/>
    <w:rsid w:val="00B64CB1"/>
    <w:rPr>
      <w:rFonts w:ascii="Courier New" w:eastAsia="Courier New" w:hAnsi="Courier New" w:cs="Courier New"/>
    </w:rPr>
  </w:style>
  <w:style w:type="character" w:customStyle="1" w:styleId="RTFNum23">
    <w:name w:val="RTF_Num 2 3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24">
    <w:name w:val="RTF_Num 2 4"/>
    <w:rsid w:val="00B64CB1"/>
    <w:rPr>
      <w:rFonts w:ascii="Symbol, Geneva" w:eastAsia="Symbol, Geneva" w:hAnsi="Symbol, Geneva" w:cs="Symbol, Geneva"/>
    </w:rPr>
  </w:style>
  <w:style w:type="character" w:customStyle="1" w:styleId="RTFNum25">
    <w:name w:val="RTF_Num 2 5"/>
    <w:rsid w:val="00B64CB1"/>
    <w:rPr>
      <w:rFonts w:ascii="Courier New" w:eastAsia="Courier New" w:hAnsi="Courier New" w:cs="Courier New"/>
    </w:rPr>
  </w:style>
  <w:style w:type="character" w:customStyle="1" w:styleId="RTFNum26">
    <w:name w:val="RTF_Num 2 6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27">
    <w:name w:val="RTF_Num 2 7"/>
    <w:rsid w:val="00B64CB1"/>
    <w:rPr>
      <w:rFonts w:ascii="Symbol, Geneva" w:eastAsia="Symbol, Geneva" w:hAnsi="Symbol, Geneva" w:cs="Symbol, Geneva"/>
    </w:rPr>
  </w:style>
  <w:style w:type="character" w:customStyle="1" w:styleId="RTFNum28">
    <w:name w:val="RTF_Num 2 8"/>
    <w:rsid w:val="00B64CB1"/>
    <w:rPr>
      <w:rFonts w:ascii="Courier New" w:eastAsia="Courier New" w:hAnsi="Courier New" w:cs="Courier New"/>
    </w:rPr>
  </w:style>
  <w:style w:type="character" w:customStyle="1" w:styleId="RTFNum29">
    <w:name w:val="RTF_Num 2 9"/>
    <w:rsid w:val="00B64CB1"/>
    <w:rPr>
      <w:rFonts w:ascii="Wingdings, Wingdings" w:eastAsia="Wingdings, Wingdings" w:hAnsi="Wingdings, Wingdings" w:cs="Wingdings, Wingdings"/>
    </w:rPr>
  </w:style>
  <w:style w:type="numbering" w:customStyle="1" w:styleId="RTFNum3">
    <w:name w:val="RTF_Num 3"/>
    <w:basedOn w:val="Aucuneliste"/>
    <w:rsid w:val="00B64CB1"/>
    <w:pPr>
      <w:numPr>
        <w:numId w:val="4"/>
      </w:numPr>
    </w:pPr>
  </w:style>
  <w:style w:type="character" w:customStyle="1" w:styleId="RTFNum31">
    <w:name w:val="RTF_Num 3 1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32">
    <w:name w:val="RTF_Num 3 2"/>
    <w:rsid w:val="00B64CB1"/>
    <w:rPr>
      <w:rFonts w:ascii="Courier New" w:eastAsia="Courier New" w:hAnsi="Courier New" w:cs="Courier New"/>
    </w:rPr>
  </w:style>
  <w:style w:type="character" w:customStyle="1" w:styleId="RTFNum33">
    <w:name w:val="RTF_Num 3 3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34">
    <w:name w:val="RTF_Num 3 4"/>
    <w:rsid w:val="00B64CB1"/>
    <w:rPr>
      <w:rFonts w:ascii="Symbol, Geneva" w:eastAsia="Symbol, Geneva" w:hAnsi="Symbol, Geneva" w:cs="Symbol, Geneva"/>
    </w:rPr>
  </w:style>
  <w:style w:type="character" w:customStyle="1" w:styleId="RTFNum35">
    <w:name w:val="RTF_Num 3 5"/>
    <w:rsid w:val="00B64CB1"/>
    <w:rPr>
      <w:rFonts w:ascii="Courier New" w:eastAsia="Courier New" w:hAnsi="Courier New" w:cs="Courier New"/>
    </w:rPr>
  </w:style>
  <w:style w:type="character" w:customStyle="1" w:styleId="RTFNum36">
    <w:name w:val="RTF_Num 3 6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37">
    <w:name w:val="RTF_Num 3 7"/>
    <w:rsid w:val="00B64CB1"/>
    <w:rPr>
      <w:rFonts w:ascii="Symbol, Geneva" w:eastAsia="Symbol, Geneva" w:hAnsi="Symbol, Geneva" w:cs="Symbol, Geneva"/>
    </w:rPr>
  </w:style>
  <w:style w:type="character" w:customStyle="1" w:styleId="RTFNum38">
    <w:name w:val="RTF_Num 3 8"/>
    <w:rsid w:val="00B64CB1"/>
    <w:rPr>
      <w:rFonts w:ascii="Courier New" w:eastAsia="Courier New" w:hAnsi="Courier New" w:cs="Courier New"/>
    </w:rPr>
  </w:style>
  <w:style w:type="character" w:customStyle="1" w:styleId="RTFNum39">
    <w:name w:val="RTF_Num 3 9"/>
    <w:rsid w:val="00B64CB1"/>
    <w:rPr>
      <w:rFonts w:ascii="Wingdings, Wingdings" w:eastAsia="Wingdings, Wingdings" w:hAnsi="Wingdings, Wingdings" w:cs="Wingdings, Wingdings"/>
    </w:rPr>
  </w:style>
  <w:style w:type="numbering" w:customStyle="1" w:styleId="RTFNum4">
    <w:name w:val="RTF_Num 4"/>
    <w:basedOn w:val="Aucuneliste"/>
    <w:rsid w:val="00B64CB1"/>
    <w:pPr>
      <w:numPr>
        <w:numId w:val="5"/>
      </w:numPr>
    </w:pPr>
  </w:style>
  <w:style w:type="character" w:customStyle="1" w:styleId="RTFNum41">
    <w:name w:val="RTF_Num 4 1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42">
    <w:name w:val="RTF_Num 4 2"/>
    <w:rsid w:val="00B64CB1"/>
    <w:rPr>
      <w:rFonts w:ascii="Courier New" w:eastAsia="Courier New" w:hAnsi="Courier New" w:cs="Courier New"/>
    </w:rPr>
  </w:style>
  <w:style w:type="character" w:customStyle="1" w:styleId="RTFNum43">
    <w:name w:val="RTF_Num 4 3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44">
    <w:name w:val="RTF_Num 4 4"/>
    <w:rsid w:val="00B64CB1"/>
    <w:rPr>
      <w:rFonts w:ascii="Symbol, Geneva" w:eastAsia="Symbol, Geneva" w:hAnsi="Symbol, Geneva" w:cs="Symbol, Geneva"/>
    </w:rPr>
  </w:style>
  <w:style w:type="character" w:customStyle="1" w:styleId="RTFNum45">
    <w:name w:val="RTF_Num 4 5"/>
    <w:rsid w:val="00B64CB1"/>
    <w:rPr>
      <w:rFonts w:ascii="Courier New" w:eastAsia="Courier New" w:hAnsi="Courier New" w:cs="Courier New"/>
    </w:rPr>
  </w:style>
  <w:style w:type="character" w:customStyle="1" w:styleId="RTFNum46">
    <w:name w:val="RTF_Num 4 6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47">
    <w:name w:val="RTF_Num 4 7"/>
    <w:rsid w:val="00B64CB1"/>
    <w:rPr>
      <w:rFonts w:ascii="Symbol, Geneva" w:eastAsia="Symbol, Geneva" w:hAnsi="Symbol, Geneva" w:cs="Symbol, Geneva"/>
    </w:rPr>
  </w:style>
  <w:style w:type="character" w:customStyle="1" w:styleId="RTFNum48">
    <w:name w:val="RTF_Num 4 8"/>
    <w:rsid w:val="00B64CB1"/>
    <w:rPr>
      <w:rFonts w:ascii="Courier New" w:eastAsia="Courier New" w:hAnsi="Courier New" w:cs="Courier New"/>
    </w:rPr>
  </w:style>
  <w:style w:type="character" w:customStyle="1" w:styleId="RTFNum49">
    <w:name w:val="RTF_Num 4 9"/>
    <w:rsid w:val="00B64CB1"/>
    <w:rPr>
      <w:rFonts w:ascii="Wingdings, Wingdings" w:eastAsia="Wingdings, Wingdings" w:hAnsi="Wingdings, Wingdings" w:cs="Wingdings, Wingdings"/>
    </w:rPr>
  </w:style>
  <w:style w:type="numbering" w:customStyle="1" w:styleId="RTFNum5">
    <w:name w:val="RTF_Num 5"/>
    <w:basedOn w:val="Aucuneliste"/>
    <w:rsid w:val="00B64CB1"/>
    <w:pPr>
      <w:numPr>
        <w:numId w:val="6"/>
      </w:numPr>
    </w:pPr>
  </w:style>
  <w:style w:type="character" w:customStyle="1" w:styleId="RTFNum51">
    <w:name w:val="RTF_Num 5 1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52">
    <w:name w:val="RTF_Num 5 2"/>
    <w:rsid w:val="00B64CB1"/>
    <w:rPr>
      <w:rFonts w:ascii="Courier New" w:eastAsia="Courier New" w:hAnsi="Courier New" w:cs="Courier New"/>
    </w:rPr>
  </w:style>
  <w:style w:type="character" w:customStyle="1" w:styleId="RTFNum53">
    <w:name w:val="RTF_Num 5 3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54">
    <w:name w:val="RTF_Num 5 4"/>
    <w:rsid w:val="00B64CB1"/>
    <w:rPr>
      <w:rFonts w:ascii="Symbol, Geneva" w:eastAsia="Symbol, Geneva" w:hAnsi="Symbol, Geneva" w:cs="Symbol, Geneva"/>
    </w:rPr>
  </w:style>
  <w:style w:type="character" w:customStyle="1" w:styleId="RTFNum55">
    <w:name w:val="RTF_Num 5 5"/>
    <w:rsid w:val="00B64CB1"/>
    <w:rPr>
      <w:rFonts w:ascii="Courier New" w:eastAsia="Courier New" w:hAnsi="Courier New" w:cs="Courier New"/>
    </w:rPr>
  </w:style>
  <w:style w:type="character" w:customStyle="1" w:styleId="RTFNum56">
    <w:name w:val="RTF_Num 5 6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57">
    <w:name w:val="RTF_Num 5 7"/>
    <w:rsid w:val="00B64CB1"/>
    <w:rPr>
      <w:rFonts w:ascii="Symbol, Geneva" w:eastAsia="Symbol, Geneva" w:hAnsi="Symbol, Geneva" w:cs="Symbol, Geneva"/>
    </w:rPr>
  </w:style>
  <w:style w:type="character" w:customStyle="1" w:styleId="RTFNum58">
    <w:name w:val="RTF_Num 5 8"/>
    <w:rsid w:val="00B64CB1"/>
    <w:rPr>
      <w:rFonts w:ascii="Courier New" w:eastAsia="Courier New" w:hAnsi="Courier New" w:cs="Courier New"/>
    </w:rPr>
  </w:style>
  <w:style w:type="character" w:customStyle="1" w:styleId="RTFNum59">
    <w:name w:val="RTF_Num 5 9"/>
    <w:rsid w:val="00B64CB1"/>
    <w:rPr>
      <w:rFonts w:ascii="Wingdings, Wingdings" w:eastAsia="Wingdings, Wingdings" w:hAnsi="Wingdings, Wingdings" w:cs="Wingdings, Wingdings"/>
    </w:rPr>
  </w:style>
  <w:style w:type="numbering" w:customStyle="1" w:styleId="RTFNum6">
    <w:name w:val="RTF_Num 6"/>
    <w:basedOn w:val="Aucuneliste"/>
    <w:rsid w:val="00B64CB1"/>
    <w:pPr>
      <w:numPr>
        <w:numId w:val="7"/>
      </w:numPr>
    </w:pPr>
  </w:style>
  <w:style w:type="character" w:customStyle="1" w:styleId="RTFNum61">
    <w:name w:val="RTF_Num 6 1"/>
    <w:rsid w:val="00B64CB1"/>
  </w:style>
  <w:style w:type="character" w:customStyle="1" w:styleId="RTFNum62">
    <w:name w:val="RTF_Num 6 2"/>
    <w:rsid w:val="00B64CB1"/>
  </w:style>
  <w:style w:type="character" w:customStyle="1" w:styleId="RTFNum63">
    <w:name w:val="RTF_Num 6 3"/>
    <w:rsid w:val="00B64CB1"/>
  </w:style>
  <w:style w:type="character" w:customStyle="1" w:styleId="RTFNum64">
    <w:name w:val="RTF_Num 6 4"/>
    <w:rsid w:val="00B64CB1"/>
  </w:style>
  <w:style w:type="character" w:customStyle="1" w:styleId="RTFNum65">
    <w:name w:val="RTF_Num 6 5"/>
    <w:rsid w:val="00B64CB1"/>
  </w:style>
  <w:style w:type="character" w:customStyle="1" w:styleId="RTFNum66">
    <w:name w:val="RTF_Num 6 6"/>
    <w:rsid w:val="00B64CB1"/>
  </w:style>
  <w:style w:type="character" w:customStyle="1" w:styleId="RTFNum67">
    <w:name w:val="RTF_Num 6 7"/>
    <w:rsid w:val="00B64CB1"/>
  </w:style>
  <w:style w:type="character" w:customStyle="1" w:styleId="RTFNum68">
    <w:name w:val="RTF_Num 6 8"/>
    <w:rsid w:val="00B64CB1"/>
  </w:style>
  <w:style w:type="character" w:customStyle="1" w:styleId="RTFNum69">
    <w:name w:val="RTF_Num 6 9"/>
    <w:rsid w:val="00B64CB1"/>
  </w:style>
  <w:style w:type="paragraph" w:styleId="Sansinterligne">
    <w:name w:val="No Spacing"/>
    <w:uiPriority w:val="1"/>
    <w:qFormat/>
    <w:rsid w:val="00B64CB1"/>
    <w:pPr>
      <w:suppressAutoHyphens/>
    </w:pPr>
    <w:rPr>
      <w:rFonts w:ascii="Marianne" w:hAnsi="Marianne" w:cs="Mangal"/>
      <w:sz w:val="20"/>
      <w:szCs w:val="20"/>
      <w:lang w:eastAsia="zh-CN" w:bidi="hi-IN"/>
    </w:rPr>
  </w:style>
  <w:style w:type="paragraph" w:customStyle="1" w:styleId="ServiceInfoHeader">
    <w:name w:val="Service Info Header"/>
    <w:basedOn w:val="En-tte"/>
    <w:rsid w:val="00B64CB1"/>
    <w:pPr>
      <w:tabs>
        <w:tab w:val="clear" w:pos="4513"/>
        <w:tab w:val="clear" w:pos="9026"/>
      </w:tabs>
      <w:jc w:val="right"/>
    </w:pPr>
    <w:rPr>
      <w:b/>
      <w:bCs/>
    </w:rPr>
  </w:style>
  <w:style w:type="paragraph" w:customStyle="1" w:styleId="SETECTextepuce1">
    <w:name w:val="SETEC_Texte puce 1"/>
    <w:basedOn w:val="Standard"/>
    <w:rsid w:val="00B64CB1"/>
    <w:pPr>
      <w:numPr>
        <w:ilvl w:val="4"/>
        <w:numId w:val="2"/>
      </w:numPr>
      <w:tabs>
        <w:tab w:val="left" w:pos="1276"/>
        <w:tab w:val="left" w:pos="1844"/>
      </w:tabs>
      <w:spacing w:before="189" w:after="69" w:line="228" w:lineRule="auto"/>
      <w:textAlignment w:val="auto"/>
      <w:outlineLvl w:val="4"/>
    </w:pPr>
    <w:rPr>
      <w:rFonts w:ascii="Arial" w:eastAsia="Arial" w:hAnsi="Arial"/>
      <w:color w:val="000000"/>
      <w:sz w:val="20"/>
      <w:szCs w:val="18"/>
      <w:lang w:eastAsia="en-US"/>
    </w:rPr>
  </w:style>
  <w:style w:type="paragraph" w:styleId="Sous-titre">
    <w:name w:val="Subtitle"/>
    <w:basedOn w:val="Cadrerelief"/>
    <w:next w:val="Normal"/>
    <w:link w:val="Sous-titreCar"/>
    <w:uiPriority w:val="11"/>
    <w:qFormat/>
    <w:rsid w:val="00B64CB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right="431"/>
      <w:jc w:val="center"/>
    </w:pPr>
    <w:rPr>
      <w:b/>
      <w:smallCaps/>
      <w:color w:val="008080"/>
      <w:sz w:val="36"/>
      <w:szCs w:val="36"/>
    </w:rPr>
  </w:style>
  <w:style w:type="character" w:customStyle="1" w:styleId="Sous-titreCar">
    <w:name w:val="Sous-titre Car"/>
    <w:basedOn w:val="Policepardfaut"/>
    <w:link w:val="Sous-titre"/>
    <w:uiPriority w:val="11"/>
    <w:rsid w:val="00B64CB1"/>
    <w:rPr>
      <w:rFonts w:ascii="Marianne" w:hAnsi="Marianne" w:cs="Arial"/>
      <w:b/>
      <w:smallCaps/>
      <w:color w:val="008080"/>
      <w:sz w:val="36"/>
      <w:szCs w:val="36"/>
    </w:rPr>
  </w:style>
  <w:style w:type="character" w:customStyle="1" w:styleId="StrongEmphasis">
    <w:name w:val="Strong Emphasis"/>
    <w:rsid w:val="00B64CB1"/>
    <w:rPr>
      <w:b/>
      <w:bCs/>
    </w:rPr>
  </w:style>
  <w:style w:type="paragraph" w:customStyle="1" w:styleId="Tableau">
    <w:name w:val="Tableau"/>
    <w:basedOn w:val="Standard"/>
    <w:qFormat/>
    <w:rsid w:val="00B64CB1"/>
    <w:pPr>
      <w:keepNext/>
      <w:jc w:val="center"/>
    </w:pPr>
    <w:rPr>
      <w:b/>
    </w:rPr>
  </w:style>
  <w:style w:type="paragraph" w:customStyle="1" w:styleId="Textbodyindent">
    <w:name w:val="Text body indent"/>
    <w:basedOn w:val="Standard"/>
    <w:rsid w:val="00B64CB1"/>
    <w:pPr>
      <w:ind w:left="60"/>
      <w:jc w:val="both"/>
    </w:pPr>
    <w:rPr>
      <w:i/>
      <w:iCs/>
      <w:sz w:val="22"/>
      <w:szCs w:val="23"/>
      <w:u w:val="single"/>
    </w:rPr>
  </w:style>
  <w:style w:type="character" w:styleId="Textedelespacerserv">
    <w:name w:val="Placeholder Text"/>
    <w:basedOn w:val="Policepardfaut"/>
    <w:uiPriority w:val="99"/>
    <w:semiHidden/>
    <w:rsid w:val="00B64CB1"/>
    <w:rPr>
      <w:color w:val="808080"/>
    </w:rPr>
  </w:style>
  <w:style w:type="paragraph" w:styleId="Titre">
    <w:name w:val="Title"/>
    <w:basedOn w:val="Cadrerelief"/>
    <w:next w:val="Normal"/>
    <w:link w:val="TitreCar"/>
    <w:uiPriority w:val="10"/>
    <w:qFormat/>
    <w:rsid w:val="00B64CB1"/>
    <w:pPr>
      <w:pageBreakBefore/>
      <w:shd w:val="clear" w:color="auto" w:fill="DEEAF6" w:themeFill="accent5" w:themeFillTint="33"/>
      <w:spacing w:after="240"/>
      <w:ind w:left="0" w:right="0"/>
      <w:jc w:val="center"/>
    </w:pPr>
    <w:rPr>
      <w:b/>
      <w:smallCaps/>
      <w:sz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itreCar">
    <w:name w:val="Titre Car"/>
    <w:basedOn w:val="Policepardfaut"/>
    <w:link w:val="Titre"/>
    <w:uiPriority w:val="10"/>
    <w:rsid w:val="00B64CB1"/>
    <w:rPr>
      <w:rFonts w:ascii="Marianne" w:hAnsi="Marianne" w:cs="Arial"/>
      <w:b/>
      <w:smallCaps/>
      <w:sz w:val="32"/>
      <w:shd w:val="clear" w:color="auto" w:fill="DEEAF6" w:themeFill="accent5" w:themeFillTint="33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itre2Car">
    <w:name w:val="Titre 2 Car"/>
    <w:basedOn w:val="Policepardfaut"/>
    <w:link w:val="Titre2"/>
    <w:uiPriority w:val="9"/>
    <w:rsid w:val="00B64CB1"/>
    <w:rPr>
      <w:rFonts w:ascii="Marianne" w:eastAsia="Arial" w:hAnsi="Marianne" w:cs="Arial"/>
      <w:b/>
      <w:bCs/>
      <w:i/>
      <w:iCs/>
      <w:sz w:val="28"/>
      <w:szCs w:val="28"/>
      <w:u w:val="single"/>
    </w:rPr>
  </w:style>
  <w:style w:type="character" w:customStyle="1" w:styleId="Titre3Car">
    <w:name w:val="Titre 3 Car"/>
    <w:basedOn w:val="Policepardfaut"/>
    <w:link w:val="Titre3"/>
    <w:uiPriority w:val="9"/>
    <w:rsid w:val="00B64CB1"/>
    <w:rPr>
      <w:rFonts w:ascii="Marianne" w:eastAsia="Arial" w:hAnsi="Marianne" w:cs="Arial"/>
      <w:b/>
      <w:bCs/>
      <w:i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B64CB1"/>
    <w:rPr>
      <w:rFonts w:ascii="Marianne" w:hAnsi="Marianne" w:cs="Arial"/>
      <w:b/>
      <w:bCs/>
      <w:sz w:val="20"/>
      <w:szCs w:val="20"/>
      <w:u w:val="single"/>
    </w:rPr>
  </w:style>
  <w:style w:type="character" w:customStyle="1" w:styleId="Titre5Car">
    <w:name w:val="Titre 5 Car"/>
    <w:basedOn w:val="Policepardfaut"/>
    <w:link w:val="Titre5"/>
    <w:uiPriority w:val="9"/>
    <w:rsid w:val="00B64CB1"/>
    <w:rPr>
      <w:rFonts w:ascii="Marianne" w:hAnsi="Marianne" w:cs="Arial"/>
      <w:b/>
      <w:i/>
      <w:sz w:val="20"/>
      <w:szCs w:val="20"/>
    </w:rPr>
  </w:style>
  <w:style w:type="character" w:customStyle="1" w:styleId="Titre6Car">
    <w:name w:val="Titre 6 Car"/>
    <w:basedOn w:val="Policepardfaut"/>
    <w:link w:val="Titre6"/>
    <w:uiPriority w:val="9"/>
    <w:rsid w:val="00B64CB1"/>
    <w:rPr>
      <w:rFonts w:ascii="Marianne" w:hAnsi="Marianne" w:cs="Times New Roman"/>
      <w:kern w:val="0"/>
      <w:sz w:val="20"/>
      <w:szCs w:val="20"/>
      <w:u w:val="single"/>
    </w:rPr>
  </w:style>
  <w:style w:type="character" w:customStyle="1" w:styleId="Titre7Car">
    <w:name w:val="Titre 7 Car"/>
    <w:basedOn w:val="Policepardfaut"/>
    <w:link w:val="Titre7"/>
    <w:rsid w:val="00B64CB1"/>
    <w:rPr>
      <w:rFonts w:ascii="Marianne" w:hAnsi="Marianne" w:cs="Arial"/>
      <w:b/>
      <w:bCs/>
      <w:sz w:val="28"/>
      <w:szCs w:val="28"/>
    </w:rPr>
  </w:style>
  <w:style w:type="character" w:customStyle="1" w:styleId="Titre8Car">
    <w:name w:val="Titre 8 Car"/>
    <w:basedOn w:val="Policepardfaut"/>
    <w:link w:val="Titre8"/>
    <w:rsid w:val="00B64CB1"/>
    <w:rPr>
      <w:rFonts w:ascii="Marianne" w:hAnsi="Marianne" w:cs="Arial"/>
      <w:b/>
      <w:bCs/>
      <w:i/>
      <w:iCs/>
      <w:sz w:val="28"/>
      <w:szCs w:val="28"/>
    </w:rPr>
  </w:style>
  <w:style w:type="character" w:customStyle="1" w:styleId="Titre9Car">
    <w:name w:val="Titre 9 Car"/>
    <w:basedOn w:val="Policepardfaut"/>
    <w:link w:val="Titre9"/>
    <w:rsid w:val="00B64CB1"/>
    <w:rPr>
      <w:rFonts w:ascii="Marianne" w:hAnsi="Marianne" w:cs="Arial"/>
      <w:b/>
      <w:bCs/>
      <w:sz w:val="28"/>
      <w:szCs w:val="28"/>
    </w:rPr>
  </w:style>
  <w:style w:type="paragraph" w:styleId="Titreindex">
    <w:name w:val="index heading"/>
    <w:basedOn w:val="Heading"/>
    <w:rsid w:val="00B64CB1"/>
    <w:pPr>
      <w:suppressLineNumbers/>
    </w:pPr>
    <w:rPr>
      <w:b/>
      <w:bCs/>
      <w:sz w:val="32"/>
      <w:szCs w:val="32"/>
    </w:rPr>
  </w:style>
  <w:style w:type="paragraph" w:styleId="TM1">
    <w:name w:val="toc 1"/>
    <w:basedOn w:val="Normal"/>
    <w:next w:val="Normal"/>
    <w:autoRedefine/>
    <w:uiPriority w:val="39"/>
    <w:unhideWhenUsed/>
    <w:rsid w:val="00B64CB1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B64CB1"/>
    <w:pPr>
      <w:spacing w:after="100"/>
      <w:ind w:left="240"/>
    </w:pPr>
  </w:style>
  <w:style w:type="paragraph" w:styleId="TM3">
    <w:name w:val="toc 3"/>
    <w:basedOn w:val="Normal"/>
    <w:next w:val="Normal"/>
    <w:autoRedefine/>
    <w:uiPriority w:val="39"/>
    <w:unhideWhenUsed/>
    <w:rsid w:val="00B64CB1"/>
    <w:pPr>
      <w:spacing w:after="100"/>
      <w:ind w:left="480"/>
    </w:pPr>
  </w:style>
  <w:style w:type="paragraph" w:styleId="TM4">
    <w:name w:val="toc 4"/>
    <w:basedOn w:val="Normal"/>
    <w:next w:val="Normal"/>
    <w:autoRedefine/>
    <w:uiPriority w:val="39"/>
    <w:unhideWhenUsed/>
    <w:rsid w:val="00B64CB1"/>
    <w:pPr>
      <w:widowControl/>
      <w:suppressAutoHyphens w:val="0"/>
      <w:autoSpaceDN/>
      <w:spacing w:after="100" w:line="259" w:lineRule="auto"/>
      <w:ind w:left="660"/>
      <w:textAlignment w:val="auto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TM5">
    <w:name w:val="toc 5"/>
    <w:basedOn w:val="Normal"/>
    <w:next w:val="Normal"/>
    <w:autoRedefine/>
    <w:uiPriority w:val="39"/>
    <w:unhideWhenUsed/>
    <w:rsid w:val="00B64CB1"/>
    <w:pPr>
      <w:widowControl/>
      <w:suppressAutoHyphens w:val="0"/>
      <w:autoSpaceDN/>
      <w:spacing w:after="100" w:line="259" w:lineRule="auto"/>
      <w:ind w:left="880"/>
      <w:textAlignment w:val="auto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TM6">
    <w:name w:val="toc 6"/>
    <w:basedOn w:val="Normal"/>
    <w:next w:val="Normal"/>
    <w:autoRedefine/>
    <w:uiPriority w:val="39"/>
    <w:unhideWhenUsed/>
    <w:rsid w:val="00B64CB1"/>
    <w:pPr>
      <w:widowControl/>
      <w:suppressAutoHyphens w:val="0"/>
      <w:autoSpaceDN/>
      <w:spacing w:after="100" w:line="259" w:lineRule="auto"/>
      <w:ind w:left="1100"/>
      <w:textAlignment w:val="auto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TM7">
    <w:name w:val="toc 7"/>
    <w:basedOn w:val="Normal"/>
    <w:next w:val="Normal"/>
    <w:autoRedefine/>
    <w:uiPriority w:val="39"/>
    <w:unhideWhenUsed/>
    <w:rsid w:val="00B64CB1"/>
    <w:pPr>
      <w:widowControl/>
      <w:suppressAutoHyphens w:val="0"/>
      <w:autoSpaceDN/>
      <w:spacing w:after="100" w:line="259" w:lineRule="auto"/>
      <w:ind w:left="1320"/>
      <w:textAlignment w:val="auto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TM8">
    <w:name w:val="toc 8"/>
    <w:basedOn w:val="Normal"/>
    <w:next w:val="Normal"/>
    <w:autoRedefine/>
    <w:uiPriority w:val="39"/>
    <w:unhideWhenUsed/>
    <w:rsid w:val="00B64CB1"/>
    <w:pPr>
      <w:widowControl/>
      <w:suppressAutoHyphens w:val="0"/>
      <w:autoSpaceDN/>
      <w:spacing w:after="100" w:line="259" w:lineRule="auto"/>
      <w:ind w:left="1540"/>
      <w:textAlignment w:val="auto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TM9">
    <w:name w:val="toc 9"/>
    <w:basedOn w:val="Normal"/>
    <w:next w:val="Normal"/>
    <w:autoRedefine/>
    <w:uiPriority w:val="39"/>
    <w:unhideWhenUsed/>
    <w:rsid w:val="00B64CB1"/>
    <w:pPr>
      <w:widowControl/>
      <w:suppressAutoHyphens w:val="0"/>
      <w:autoSpaceDN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kern w:val="0"/>
      <w:sz w:val="22"/>
      <w:szCs w:val="22"/>
    </w:rPr>
  </w:style>
  <w:style w:type="character" w:customStyle="1" w:styleId="VisitedInternetLink">
    <w:name w:val="Visited Internet Link"/>
    <w:rsid w:val="00B64CB1"/>
    <w:rPr>
      <w:color w:val="800000"/>
      <w:u w:val="single"/>
    </w:rPr>
  </w:style>
  <w:style w:type="numbering" w:customStyle="1" w:styleId="WW8Num10">
    <w:name w:val="WW8Num10"/>
    <w:basedOn w:val="Aucuneliste"/>
    <w:rsid w:val="00B64CB1"/>
    <w:pPr>
      <w:numPr>
        <w:numId w:val="8"/>
      </w:numPr>
    </w:pPr>
  </w:style>
  <w:style w:type="numbering" w:customStyle="1" w:styleId="WW8Num11">
    <w:name w:val="WW8Num11"/>
    <w:basedOn w:val="Aucuneliste"/>
    <w:rsid w:val="00B64CB1"/>
    <w:pPr>
      <w:numPr>
        <w:numId w:val="9"/>
      </w:numPr>
    </w:pPr>
  </w:style>
  <w:style w:type="character" w:customStyle="1" w:styleId="WW8Num11z0">
    <w:name w:val="WW8Num11z0"/>
    <w:rsid w:val="00B64CB1"/>
    <w:rPr>
      <w:rFonts w:ascii="Times New Roman" w:eastAsia="Times New Roman" w:hAnsi="Times New Roman" w:cs="Times New Roman"/>
    </w:rPr>
  </w:style>
  <w:style w:type="character" w:customStyle="1" w:styleId="WW8Num11z1">
    <w:name w:val="WW8Num11z1"/>
    <w:rsid w:val="00B64CB1"/>
    <w:rPr>
      <w:rFonts w:ascii="Courier New" w:eastAsia="Courier New" w:hAnsi="Courier New" w:cs="Courier New"/>
    </w:rPr>
  </w:style>
  <w:style w:type="character" w:customStyle="1" w:styleId="WW8Num11z2">
    <w:name w:val="WW8Num11z2"/>
    <w:rsid w:val="00B64CB1"/>
    <w:rPr>
      <w:rFonts w:ascii="Wingdings" w:eastAsia="Wingdings" w:hAnsi="Wingdings" w:cs="Wingdings"/>
    </w:rPr>
  </w:style>
  <w:style w:type="character" w:customStyle="1" w:styleId="WW8Num11z3">
    <w:name w:val="WW8Num11z3"/>
    <w:rsid w:val="00B64CB1"/>
    <w:rPr>
      <w:rFonts w:ascii="Symbol" w:eastAsia="Symbol" w:hAnsi="Symbol" w:cs="Symbol"/>
    </w:rPr>
  </w:style>
  <w:style w:type="numbering" w:customStyle="1" w:styleId="WW8Num16">
    <w:name w:val="WW8Num16"/>
    <w:basedOn w:val="Aucuneliste"/>
    <w:rsid w:val="00B64CB1"/>
    <w:pPr>
      <w:numPr>
        <w:numId w:val="10"/>
      </w:numPr>
    </w:pPr>
  </w:style>
  <w:style w:type="character" w:customStyle="1" w:styleId="WW8Num16z0">
    <w:name w:val="WW8Num16z0"/>
    <w:rsid w:val="00B64CB1"/>
    <w:rPr>
      <w:rFonts w:ascii="Symbol" w:eastAsia="Symbol" w:hAnsi="Symbol" w:cs="Symbol"/>
    </w:rPr>
  </w:style>
  <w:style w:type="character" w:customStyle="1" w:styleId="WW8Num16z1">
    <w:name w:val="WW8Num16z1"/>
    <w:rsid w:val="00B64CB1"/>
    <w:rPr>
      <w:rFonts w:ascii="Courier New" w:eastAsia="Courier New" w:hAnsi="Courier New" w:cs="Courier New"/>
    </w:rPr>
  </w:style>
  <w:style w:type="character" w:customStyle="1" w:styleId="WW8Num16z2">
    <w:name w:val="WW8Num16z2"/>
    <w:rsid w:val="00B64CB1"/>
    <w:rPr>
      <w:rFonts w:ascii="Wingdings" w:eastAsia="Wingdings" w:hAnsi="Wingdings" w:cs="Wingdings"/>
    </w:rPr>
  </w:style>
  <w:style w:type="numbering" w:customStyle="1" w:styleId="WW8Num20">
    <w:name w:val="WW8Num20"/>
    <w:basedOn w:val="Aucuneliste"/>
    <w:rsid w:val="00B64CB1"/>
    <w:pPr>
      <w:numPr>
        <w:numId w:val="11"/>
      </w:numPr>
    </w:pPr>
  </w:style>
  <w:style w:type="character" w:customStyle="1" w:styleId="WW8Num20z0">
    <w:name w:val="WW8Num20z0"/>
    <w:rsid w:val="00B64CB1"/>
  </w:style>
  <w:style w:type="character" w:customStyle="1" w:styleId="WW8Num20z1">
    <w:name w:val="WW8Num20z1"/>
    <w:rsid w:val="00B64CB1"/>
  </w:style>
  <w:style w:type="character" w:customStyle="1" w:styleId="WW8Num20z2">
    <w:name w:val="WW8Num20z2"/>
    <w:rsid w:val="00B64CB1"/>
    <w:rPr>
      <w:sz w:val="28"/>
    </w:rPr>
  </w:style>
  <w:style w:type="character" w:customStyle="1" w:styleId="WW8Num20z3">
    <w:name w:val="WW8Num20z3"/>
    <w:rsid w:val="00B64CB1"/>
    <w:rPr>
      <w:sz w:val="24"/>
      <w:szCs w:val="24"/>
    </w:rPr>
  </w:style>
  <w:style w:type="character" w:customStyle="1" w:styleId="WW8Num20z4">
    <w:name w:val="WW8Num20z4"/>
    <w:rsid w:val="00B64CB1"/>
  </w:style>
  <w:style w:type="character" w:customStyle="1" w:styleId="WW8Num20z5">
    <w:name w:val="WW8Num20z5"/>
    <w:rsid w:val="00B64CB1"/>
  </w:style>
  <w:style w:type="character" w:customStyle="1" w:styleId="WW8Num20z6">
    <w:name w:val="WW8Num20z6"/>
    <w:rsid w:val="00B64CB1"/>
  </w:style>
  <w:style w:type="character" w:customStyle="1" w:styleId="WW8Num20z7">
    <w:name w:val="WW8Num20z7"/>
    <w:rsid w:val="00B64CB1"/>
  </w:style>
  <w:style w:type="character" w:customStyle="1" w:styleId="WW8Num20z8">
    <w:name w:val="WW8Num20z8"/>
    <w:rsid w:val="00B64CB1"/>
  </w:style>
  <w:style w:type="numbering" w:customStyle="1" w:styleId="WW8Num25">
    <w:name w:val="WW8Num25"/>
    <w:basedOn w:val="Aucuneliste"/>
    <w:rsid w:val="00B64CB1"/>
    <w:pPr>
      <w:numPr>
        <w:numId w:val="12"/>
      </w:numPr>
    </w:pPr>
  </w:style>
  <w:style w:type="character" w:customStyle="1" w:styleId="WW8Num25z0">
    <w:name w:val="WW8Num25z0"/>
    <w:rsid w:val="00B64CB1"/>
    <w:rPr>
      <w:rFonts w:ascii="Symbol" w:eastAsia="Symbol" w:hAnsi="Symbol" w:cs="Symbol"/>
    </w:rPr>
  </w:style>
  <w:style w:type="character" w:customStyle="1" w:styleId="WW8Num25z1">
    <w:name w:val="WW8Num25z1"/>
    <w:rsid w:val="00B64CB1"/>
    <w:rPr>
      <w:rFonts w:ascii="Courier New" w:eastAsia="Courier New" w:hAnsi="Courier New" w:cs="Courier New"/>
    </w:rPr>
  </w:style>
  <w:style w:type="character" w:customStyle="1" w:styleId="WW8Num25z2">
    <w:name w:val="WW8Num25z2"/>
    <w:rsid w:val="00B64CB1"/>
    <w:rPr>
      <w:rFonts w:ascii="Wingdings" w:eastAsia="Wingdings" w:hAnsi="Wingdings" w:cs="Wingdings"/>
    </w:rPr>
  </w:style>
  <w:style w:type="numbering" w:customStyle="1" w:styleId="WW8Num5">
    <w:name w:val="WW8Num5"/>
    <w:basedOn w:val="Aucuneliste"/>
    <w:rsid w:val="00B64CB1"/>
    <w:pPr>
      <w:numPr>
        <w:numId w:val="33"/>
      </w:numPr>
    </w:pPr>
  </w:style>
  <w:style w:type="character" w:customStyle="1" w:styleId="WW8Num5z0">
    <w:name w:val="WW8Num5z0"/>
    <w:rsid w:val="00B64CB1"/>
    <w:rPr>
      <w:rFonts w:ascii="Symbol" w:eastAsia="Symbol" w:hAnsi="Symbol" w:cs="Symbol"/>
      <w:b/>
      <w:bCs/>
    </w:rPr>
  </w:style>
  <w:style w:type="numbering" w:customStyle="1" w:styleId="WW8Num7">
    <w:name w:val="WW8Num7"/>
    <w:basedOn w:val="Aucuneliste"/>
    <w:rsid w:val="00B64CB1"/>
    <w:pPr>
      <w:numPr>
        <w:numId w:val="13"/>
      </w:numPr>
    </w:pPr>
  </w:style>
  <w:style w:type="numbering" w:customStyle="1" w:styleId="WWNum1">
    <w:name w:val="WWNum1"/>
    <w:basedOn w:val="Aucuneliste"/>
    <w:rsid w:val="00B64CB1"/>
    <w:pPr>
      <w:numPr>
        <w:numId w:val="14"/>
      </w:numPr>
    </w:pPr>
  </w:style>
  <w:style w:type="numbering" w:customStyle="1" w:styleId="WWNum1a">
    <w:name w:val="WWNum1a"/>
    <w:rsid w:val="00B64CB1"/>
    <w:pPr>
      <w:numPr>
        <w:numId w:val="15"/>
      </w:numPr>
    </w:pPr>
  </w:style>
  <w:style w:type="numbering" w:customStyle="1" w:styleId="WWNum1aaaa">
    <w:name w:val="WWNum1aaaa"/>
    <w:rsid w:val="00B64CB1"/>
    <w:pPr>
      <w:numPr>
        <w:numId w:val="16"/>
      </w:numPr>
    </w:pPr>
  </w:style>
  <w:style w:type="numbering" w:customStyle="1" w:styleId="WWNum2">
    <w:name w:val="WWNum2"/>
    <w:basedOn w:val="Aucuneliste"/>
    <w:rsid w:val="00B64CB1"/>
    <w:pPr>
      <w:numPr>
        <w:numId w:val="17"/>
      </w:numPr>
    </w:pPr>
  </w:style>
  <w:style w:type="numbering" w:customStyle="1" w:styleId="WWNum2a">
    <w:name w:val="WWNum2a"/>
    <w:rsid w:val="00B64CB1"/>
    <w:pPr>
      <w:numPr>
        <w:numId w:val="18"/>
      </w:numPr>
    </w:pPr>
  </w:style>
  <w:style w:type="numbering" w:customStyle="1" w:styleId="WWNum2aaa">
    <w:name w:val="WWNum2aaa"/>
    <w:rsid w:val="00B64CB1"/>
    <w:pPr>
      <w:numPr>
        <w:numId w:val="19"/>
      </w:numPr>
    </w:pPr>
  </w:style>
  <w:style w:type="numbering" w:customStyle="1" w:styleId="WWNum3a">
    <w:name w:val="WWNum3a"/>
    <w:rsid w:val="00B64CB1"/>
    <w:pPr>
      <w:numPr>
        <w:numId w:val="20"/>
      </w:numPr>
    </w:pPr>
  </w:style>
  <w:style w:type="numbering" w:customStyle="1" w:styleId="WWNum3aaa">
    <w:name w:val="WWNum3aaa"/>
    <w:rsid w:val="00B64CB1"/>
    <w:pPr>
      <w:numPr>
        <w:numId w:val="21"/>
      </w:numPr>
    </w:pPr>
  </w:style>
  <w:style w:type="numbering" w:customStyle="1" w:styleId="WWNum4a">
    <w:name w:val="WWNum4a"/>
    <w:rsid w:val="00B64CB1"/>
    <w:pPr>
      <w:numPr>
        <w:numId w:val="22"/>
      </w:numPr>
    </w:pPr>
  </w:style>
  <w:style w:type="numbering" w:customStyle="1" w:styleId="WWNum5">
    <w:name w:val="WWNum5"/>
    <w:rsid w:val="00B64CB1"/>
    <w:pPr>
      <w:numPr>
        <w:numId w:val="23"/>
      </w:numPr>
    </w:pPr>
  </w:style>
  <w:style w:type="numbering" w:customStyle="1" w:styleId="WWNum6">
    <w:name w:val="WWNum6"/>
    <w:rsid w:val="00B64CB1"/>
    <w:pPr>
      <w:numPr>
        <w:numId w:val="24"/>
      </w:numPr>
    </w:pPr>
  </w:style>
  <w:style w:type="numbering" w:customStyle="1" w:styleId="WWNum7">
    <w:name w:val="WWNum7"/>
    <w:rsid w:val="00B64CB1"/>
    <w:pPr>
      <w:numPr>
        <w:numId w:val="25"/>
      </w:numPr>
    </w:pPr>
  </w:style>
  <w:style w:type="numbering" w:customStyle="1" w:styleId="WWNum8">
    <w:name w:val="WWNum8"/>
    <w:rsid w:val="00B64CB1"/>
    <w:pPr>
      <w:numPr>
        <w:numId w:val="26"/>
      </w:numPr>
    </w:pPr>
  </w:style>
  <w:style w:type="character" w:customStyle="1" w:styleId="WW-Policepardfaut111111111">
    <w:name w:val="WW-Police par défaut111111111"/>
    <w:rsid w:val="00B64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3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legifrance.gouv.fr/codes/article_lc/LEGIARTI000037730617" TargetMode="External"/><Relationship Id="rId18" Type="http://schemas.openxmlformats.org/officeDocument/2006/relationships/hyperlink" Target="https://www.legifrance.gouv.fr/codes/article_lc/LEGIARTI000037729621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legifrance.gouv.fr/codes/article_lc/LEGIARTI000038327396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codes/article_lc/LEGIARTI000037730619" TargetMode="External"/><Relationship Id="rId17" Type="http://schemas.openxmlformats.org/officeDocument/2006/relationships/hyperlink" Target="https://www.legifrance.gouv.fr/codes/article_lc/LEGIARTI000038327396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legifrance.gouv.fr/codes/section_lc/LEGITEXT000037701019/LEGISCTA000037724092/" TargetMode="External"/><Relationship Id="rId20" Type="http://schemas.openxmlformats.org/officeDocument/2006/relationships/hyperlink" Target="https://www.economie.gouv.fr/daj/formulaires-declaration-du-candida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refectures-regions.gouv.fr/ile-de-france/content/download/104908/665112/file/recueilDS-idf-049-2023-04-RAA-nominatifs%20du%2019.04.2023.pdf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codes/section_lc/LEGITEXT000037701019/LEGISCTA000037724092/" TargetMode="External"/><Relationship Id="rId23" Type="http://schemas.openxmlformats.org/officeDocument/2006/relationships/hyperlink" Target="https://www.legifrance.gouv.fr/codes/article_lc/LEGIARTI000038327396" TargetMode="External"/><Relationship Id="rId10" Type="http://schemas.openxmlformats.org/officeDocument/2006/relationships/hyperlink" Target="https://www.prefectures-regions.gouv.fr/ile-de-france/content/download/104908/665112/file/recueilDS-idf-049-2023-04-RAA-nominatifs%20du%2019.04.2023.pdf" TargetMode="External"/><Relationship Id="rId19" Type="http://schemas.openxmlformats.org/officeDocument/2006/relationships/hyperlink" Target="https://www.legifrance.gouv.fr/codes/article_lc/LEGIARTI00003772961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refectures-regions.gouv.fr/ile-de-france/content/download/104908/665112/file/recueilDS-idf-049-2023-04-RAA-nominatifs%20du%2019.04.2023.pdf" TargetMode="External"/><Relationship Id="rId14" Type="http://schemas.openxmlformats.org/officeDocument/2006/relationships/hyperlink" Target="https://www.legifrance.gouv.fr/codes/section_lc/LEGITEXT000037701019/LEGISCTA000037724092/" TargetMode="External"/><Relationship Id="rId22" Type="http://schemas.openxmlformats.org/officeDocument/2006/relationships/hyperlink" Target="https://www.legifrance.gouv.fr/codes/article_lc/LEGIARTI000038327396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yed.trabelsi\Documents\Mod&#232;les%20Office%20personnalis&#233;s\02.%20LCE_MOEII_CCPa_v1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6982E-11DE-47CC-83A6-DC4BEAC51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02. LCE_MOEII_CCPa_v1.dotx</Template>
  <TotalTime>4</TotalTime>
  <Pages>18</Pages>
  <Words>3052</Words>
  <Characters>16787</Characters>
  <Application>Microsoft Office Word</Application>
  <DocSecurity>0</DocSecurity>
  <Lines>139</Lines>
  <Paragraphs>39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MTECT-MTE</Company>
  <LinksUpToDate>false</LinksUpToDate>
  <CharactersWithSpaces>19800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cete-di</dc:creator>
  <cp:lastModifiedBy>AIT-SAID Myriam</cp:lastModifiedBy>
  <cp:revision>8</cp:revision>
  <cp:lastPrinted>2025-07-15T13:53:00Z</cp:lastPrinted>
  <dcterms:created xsi:type="dcterms:W3CDTF">2025-07-08T09:35:00Z</dcterms:created>
  <dcterms:modified xsi:type="dcterms:W3CDTF">2025-07-15T13:54:00Z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